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  <w:bookmarkStart w:id="0" w:name="_GoBack"/>
      <w:bookmarkEnd w:id="0"/>
    </w:p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A3317E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Pr="000A72EB" w:rsidRDefault="000A72EB" w:rsidP="000A72EB">
      <w:pPr>
        <w:spacing w:line="240" w:lineRule="auto"/>
        <w:ind w:firstLine="0"/>
        <w:contextualSpacing/>
      </w:pPr>
    </w:p>
    <w:p w:rsidR="00A3317E" w:rsidRDefault="00A3317E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0A72EB" w:rsidRDefault="000A72EB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021343" w:rsidRPr="000A72EB" w:rsidRDefault="00021343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A3317E" w:rsidRPr="00021343" w:rsidRDefault="00A3317E" w:rsidP="00021343">
      <w:pPr>
        <w:spacing w:line="240" w:lineRule="auto"/>
        <w:ind w:firstLine="0"/>
        <w:contextualSpacing/>
        <w:jc w:val="left"/>
        <w:rPr>
          <w:szCs w:val="24"/>
        </w:rPr>
      </w:pPr>
      <w:r>
        <w:rPr>
          <w:caps/>
        </w:rPr>
        <w:br w:type="page"/>
      </w: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21343" w:rsidRDefault="00021343" w:rsidP="00021343">
      <w:pPr>
        <w:spacing w:line="240" w:lineRule="auto"/>
        <w:ind w:firstLine="0"/>
        <w:contextualSpacing/>
      </w:pPr>
    </w:p>
    <w:p w:rsidR="00021343" w:rsidRDefault="00021343" w:rsidP="00021343">
      <w:pPr>
        <w:spacing w:line="240" w:lineRule="auto"/>
        <w:ind w:firstLine="0"/>
        <w:contextualSpacing/>
      </w:pPr>
    </w:p>
    <w:p w:rsidR="00021343" w:rsidRDefault="00DA2B6F" w:rsidP="00021343">
      <w:pPr>
        <w:spacing w:line="240" w:lineRule="auto"/>
        <w:ind w:firstLine="0"/>
        <w:contextualSpacing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3250565</wp:posOffset>
            </wp:positionH>
            <wp:positionV relativeFrom="paragraph">
              <wp:posOffset>65405</wp:posOffset>
            </wp:positionV>
            <wp:extent cx="621030" cy="581025"/>
            <wp:effectExtent l="19050" t="0" r="7620" b="0"/>
            <wp:wrapNone/>
            <wp:docPr id="1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9095" t="37833" r="41870" b="40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343" w:rsidRPr="00021343" w:rsidRDefault="00021343" w:rsidP="00021343">
      <w:pPr>
        <w:spacing w:line="240" w:lineRule="auto"/>
        <w:ind w:firstLine="0"/>
        <w:contextualSpacing/>
      </w:pPr>
    </w:p>
    <w:p w:rsidR="00A3317E" w:rsidRPr="000A72EB" w:rsidRDefault="00A3317E" w:rsidP="000A72EB">
      <w:pPr>
        <w:pStyle w:val="afb"/>
        <w:tabs>
          <w:tab w:val="left" w:pos="7080"/>
        </w:tabs>
        <w:spacing w:line="240" w:lineRule="auto"/>
        <w:contextualSpacing/>
        <w:rPr>
          <w:sz w:val="28"/>
          <w:szCs w:val="28"/>
        </w:rPr>
      </w:pPr>
      <w:r w:rsidRPr="000A72EB">
        <w:rPr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7779385</wp:posOffset>
            </wp:positionV>
            <wp:extent cx="621030" cy="577850"/>
            <wp:effectExtent l="19050" t="0" r="7620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9095" t="37833" r="41870" b="40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2EB">
        <w:rPr>
          <w:sz w:val="28"/>
          <w:szCs w:val="28"/>
        </w:rPr>
        <w:t>Главный инженер</w:t>
      </w:r>
      <w:r w:rsidRPr="000A72EB">
        <w:rPr>
          <w:sz w:val="28"/>
          <w:szCs w:val="28"/>
        </w:rPr>
        <w:tab/>
        <w:t>В.В. Бубнов</w:t>
      </w:r>
    </w:p>
    <w:p w:rsidR="00A3317E" w:rsidRPr="00021343" w:rsidRDefault="000A72EB" w:rsidP="00021343">
      <w:pPr>
        <w:spacing w:line="240" w:lineRule="auto"/>
        <w:ind w:firstLine="0"/>
        <w:contextualSpacing/>
      </w:pPr>
      <w:r w:rsidRPr="00021343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3366770</wp:posOffset>
            </wp:positionH>
            <wp:positionV relativeFrom="paragraph">
              <wp:posOffset>91440</wp:posOffset>
            </wp:positionV>
            <wp:extent cx="628015" cy="485775"/>
            <wp:effectExtent l="19050" t="0" r="635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17E" w:rsidRPr="000A72EB" w:rsidRDefault="00A3317E" w:rsidP="000A72EB">
      <w:pPr>
        <w:pStyle w:val="afb"/>
        <w:tabs>
          <w:tab w:val="left" w:pos="7080"/>
        </w:tabs>
        <w:spacing w:line="240" w:lineRule="auto"/>
        <w:contextualSpacing/>
        <w:rPr>
          <w:sz w:val="28"/>
          <w:szCs w:val="28"/>
        </w:rPr>
      </w:pPr>
      <w:r w:rsidRPr="000A72EB">
        <w:rPr>
          <w:sz w:val="28"/>
          <w:szCs w:val="28"/>
        </w:rPr>
        <w:t>Главный инженер проекта</w:t>
      </w:r>
      <w:r w:rsidRPr="000A72EB">
        <w:rPr>
          <w:sz w:val="28"/>
          <w:szCs w:val="28"/>
        </w:rPr>
        <w:tab/>
        <w:t>С.В. Сотников</w:t>
      </w:r>
    </w:p>
    <w:p w:rsidR="000A72EB" w:rsidRDefault="000A72EB" w:rsidP="00021343">
      <w:pPr>
        <w:spacing w:line="240" w:lineRule="auto"/>
        <w:ind w:firstLine="0"/>
        <w:contextualSpacing/>
      </w:pPr>
    </w:p>
    <w:p w:rsidR="00FA78B2" w:rsidRPr="009B6996" w:rsidRDefault="00FA78B2" w:rsidP="000A72EB">
      <w:pPr>
        <w:pStyle w:val="a5"/>
        <w:jc w:val="both"/>
        <w:sectPr w:rsidR="00FA78B2" w:rsidRPr="009B6996" w:rsidSect="000A72E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3081" w:right="624" w:bottom="719" w:left="1418" w:header="719" w:footer="503" w:gutter="0"/>
          <w:pgNumType w:start="1"/>
          <w:cols w:space="708"/>
          <w:docGrid w:linePitch="360"/>
        </w:sectPr>
      </w:pPr>
    </w:p>
    <w:p w:rsidR="004E3F12" w:rsidRPr="00816A7E" w:rsidRDefault="004E3F12" w:rsidP="00816A7E">
      <w:pPr>
        <w:ind w:firstLine="0"/>
        <w:jc w:val="center"/>
        <w:rPr>
          <w:szCs w:val="24"/>
        </w:rPr>
      </w:pPr>
    </w:p>
    <w:sectPr w:rsidR="004E3F12" w:rsidRPr="00816A7E" w:rsidSect="0000632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998" w:right="624" w:bottom="719" w:left="1418" w:header="181" w:footer="97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DDF" w:rsidRDefault="00503DDF">
      <w:r>
        <w:separator/>
      </w:r>
    </w:p>
    <w:p w:rsidR="00503DDF" w:rsidRDefault="00503DDF"/>
  </w:endnote>
  <w:endnote w:type="continuationSeparator" w:id="1">
    <w:p w:rsidR="00503DDF" w:rsidRDefault="00503DDF">
      <w:r>
        <w:continuationSeparator/>
      </w:r>
    </w:p>
    <w:p w:rsidR="00503DDF" w:rsidRDefault="00503DD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ozenCondensed">
    <w:altName w:val="Arial"/>
    <w:charset w:val="00"/>
    <w:family w:val="swiss"/>
    <w:pitch w:val="variable"/>
    <w:sig w:usb0="00000287" w:usb1="000000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83" w:rsidRDefault="0031348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Pr="00915607" w:rsidRDefault="00A83B14" w:rsidP="006509F9">
    <w:pPr>
      <w:pStyle w:val="aa"/>
      <w:framePr w:wrap="around" w:vAnchor="text" w:hAnchor="margin" w:xAlign="right" w:y="1"/>
      <w:rPr>
        <w:rStyle w:val="af8"/>
        <w:color w:val="FFFFFF"/>
      </w:rPr>
    </w:pPr>
    <w:r w:rsidRPr="00915607">
      <w:rPr>
        <w:rStyle w:val="af8"/>
        <w:color w:val="FFFFFF"/>
      </w:rPr>
      <w:fldChar w:fldCharType="begin"/>
    </w:r>
    <w:r w:rsidR="00DA2B6F" w:rsidRPr="00915607">
      <w:rPr>
        <w:rStyle w:val="af8"/>
        <w:color w:val="FFFFFF"/>
      </w:rPr>
      <w:instrText xml:space="preserve">PAGE  </w:instrText>
    </w:r>
    <w:r w:rsidRPr="00915607">
      <w:rPr>
        <w:rStyle w:val="af8"/>
        <w:color w:val="FFFFFF"/>
      </w:rPr>
      <w:fldChar w:fldCharType="separate"/>
    </w:r>
    <w:r w:rsidR="00F546BC">
      <w:rPr>
        <w:rStyle w:val="af8"/>
        <w:noProof/>
        <w:color w:val="FFFFFF"/>
      </w:rPr>
      <w:t>1</w:t>
    </w:r>
    <w:r w:rsidRPr="00915607">
      <w:rPr>
        <w:rStyle w:val="af8"/>
        <w:color w:val="FFFFFF"/>
      </w:rPr>
      <w:fldChar w:fldCharType="end"/>
    </w:r>
  </w:p>
  <w:p w:rsidR="00DA2B6F" w:rsidRPr="000A72EB" w:rsidRDefault="00DA2B6F" w:rsidP="000A72EB">
    <w:pPr>
      <w:pStyle w:val="a5"/>
      <w:rPr>
        <w:sz w:val="28"/>
        <w:szCs w:val="28"/>
      </w:rPr>
    </w:pPr>
    <w:r w:rsidRPr="000A72EB">
      <w:rPr>
        <w:sz w:val="28"/>
        <w:szCs w:val="28"/>
      </w:rPr>
      <w:t>Челябинск</w:t>
    </w:r>
  </w:p>
  <w:p w:rsidR="00DA2B6F" w:rsidRPr="000A72EB" w:rsidRDefault="00DA2B6F" w:rsidP="000A72EB">
    <w:pPr>
      <w:ind w:firstLine="0"/>
      <w:jc w:val="center"/>
      <w:rPr>
        <w:b/>
        <w:sz w:val="28"/>
        <w:szCs w:val="28"/>
      </w:rPr>
    </w:pPr>
    <w:r w:rsidRPr="000A72EB">
      <w:rPr>
        <w:b/>
        <w:sz w:val="28"/>
        <w:szCs w:val="28"/>
      </w:rPr>
      <w:t>201</w:t>
    </w:r>
    <w:r w:rsidR="00200F25">
      <w:rPr>
        <w:b/>
        <w:sz w:val="28"/>
        <w:szCs w:val="28"/>
      </w:rPr>
      <w:t>6</w:t>
    </w:r>
    <w:r w:rsidRPr="000A72EB">
      <w:rPr>
        <w:b/>
        <w:sz w:val="28"/>
        <w:szCs w:val="28"/>
      </w:rPr>
      <w:t xml:space="preserve"> г.</w:t>
    </w:r>
    <w:r w:rsidR="00A83B14">
      <w:rPr>
        <w:b/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22.7pt;margin-top:501.8pt;width:34pt;height:311.8pt;z-index:251654144;mso-position-horizontal-relative:page;mso-position-vertical-relative:page" filled="f" strokeweight="1pt">
          <v:textbox style="mso-next-textbox:#_x0000_s2058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DA2B6F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DA2B6F" w:rsidRDefault="00A83B14">
                      <w:pPr>
                        <w:pStyle w:val="af3"/>
                      </w:pPr>
                      <w:r>
                        <w:fldChar w:fldCharType="begin"/>
                      </w:r>
                      <w:r w:rsidR="00D478E8">
                        <w:instrText xml:space="preserve"> DOCVARIABLE  NdocRStamp  \* MERGEFORMAT </w:instrText>
                      </w:r>
                      <w:r>
                        <w:fldChar w:fldCharType="end"/>
                      </w:r>
                    </w:p>
                  </w:tc>
                </w:tr>
                <w:tr w:rsidR="00DA2B6F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Pr="00507487" w:rsidRDefault="00DA2B6F">
                      <w:pPr>
                        <w:pStyle w:val="af3"/>
                      </w:pPr>
                      <w:r>
                        <w:rPr>
                          <w:lang w:val="en-US"/>
                        </w:rPr>
                        <w:t>Вып.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Pr="002F6F39" w:rsidRDefault="00A83B14" w:rsidP="002F6F39">
                      <w:pPr>
                        <w:pStyle w:val="af3"/>
                        <w:rPr>
                          <w:lang w:val="en-US"/>
                        </w:rPr>
                      </w:pPr>
                      <w:r w:rsidRPr="004B70A7">
                        <w:fldChar w:fldCharType="begin"/>
                      </w:r>
                      <w:r w:rsidR="00D478E8">
                        <w:instrText xml:space="preserve"> DOCVARIABLE  VpRStamp  \* MERGEFORMAT </w:instrText>
                      </w:r>
                      <w:r w:rsidRPr="004B70A7">
                        <w:fldChar w:fldCharType="end"/>
                      </w: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Взам.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</w:tbl>
              <w:p w:rsidR="00DA2B6F" w:rsidRDefault="00DA2B6F" w:rsidP="006415A6"/>
            </w:txbxContent>
          </v:textbox>
          <w10:wrap anchorx="page" anchory="page"/>
        </v:shape>
      </w:pict>
    </w:r>
    <w:r w:rsidR="00A83B14">
      <w:rPr>
        <w:b/>
        <w:noProof/>
        <w:sz w:val="28"/>
        <w:szCs w:val="28"/>
      </w:rPr>
      <w:pict>
        <v:rect id="_x0000_s2059" style="position:absolute;left:0;text-align:left;margin-left:453.6pt;margin-top:813.65pt;width:100.75pt;height:15.6pt;flip:y;z-index:251650048;mso-position-horizontal-relative:page;mso-position-vertical-relative:page" filled="f" stroked="f" strokeweight="2pt">
          <v:textbox style="mso-next-textbox:#_x0000_s2059" inset="0,0,0,0">
            <w:txbxContent>
              <w:p w:rsidR="00DA2B6F" w:rsidRDefault="00DA2B6F" w:rsidP="007B6FE7">
                <w:r>
                  <w:t>Формат А4</w:t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83" w:rsidRDefault="00313483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A83B14" w:rsidP="00B06F2F">
    <w:pPr>
      <w:pStyle w:val="aa"/>
      <w:rPr>
        <w:rStyle w:val="af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3" type="#_x0000_t202" style="position:absolute;left:0;text-align:left;margin-left:22.7pt;margin-top:502.1pt;width:34pt;height:311.8pt;z-index:251673600;mso-position-horizontal-relative:page;mso-position-vertical-relative:page" filled="f" strokeweight="1pt">
          <v:textbox style="mso-next-textbox:#_x0000_s2123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DA2B6F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DA2B6F" w:rsidRDefault="00A83B14">
                      <w:pPr>
                        <w:pStyle w:val="af3"/>
                      </w:pPr>
                      <w:r>
                        <w:fldChar w:fldCharType="begin"/>
                      </w:r>
                      <w:r w:rsidR="00D478E8">
                        <w:instrText xml:space="preserve"> DOCVARIABLE  NdocRStamp  \* MERGEFORMAT </w:instrText>
                      </w:r>
                      <w:r>
                        <w:fldChar w:fldCharType="end"/>
                      </w:r>
                    </w:p>
                  </w:tc>
                </w:tr>
                <w:tr w:rsidR="00DA2B6F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Pr="00507487" w:rsidRDefault="00DA2B6F">
                      <w:pPr>
                        <w:pStyle w:val="af3"/>
                      </w:pPr>
                      <w:r>
                        <w:rPr>
                          <w:lang w:val="en-US"/>
                        </w:rPr>
                        <w:t>Вып.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A83B14">
                      <w:pPr>
                        <w:pStyle w:val="af3"/>
                      </w:pPr>
                      <w:r w:rsidRPr="004B70A7">
                        <w:fldChar w:fldCharType="begin"/>
                      </w:r>
                      <w:r w:rsidR="00D478E8">
                        <w:instrText xml:space="preserve"> DOCVARIABLE  VpRStamp  \* MERGEFORMAT </w:instrText>
                      </w:r>
                      <w:r w:rsidRPr="004B70A7">
                        <w:fldChar w:fldCharType="end"/>
                      </w: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Взам.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</w:tbl>
              <w:p w:rsidR="00DA2B6F" w:rsidRDefault="00DA2B6F" w:rsidP="00B06F2F"/>
            </w:txbxContent>
          </v:textbox>
          <w10:wrap anchorx="page" anchory="page"/>
        </v:shape>
      </w:pict>
    </w:r>
  </w:p>
  <w:p w:rsidR="00DA2B6F" w:rsidRDefault="00A83B14" w:rsidP="00B06F2F">
    <w:pPr>
      <w:ind w:right="360"/>
    </w:pPr>
    <w:r>
      <w:rPr>
        <w:noProof/>
      </w:rPr>
      <w:pict>
        <v:rect id="_x0000_s2122" style="position:absolute;left:0;text-align:left;margin-left:453.6pt;margin-top:813.65pt;width:100.75pt;height:15.45pt;flip:y;z-index:251672576;mso-position-horizontal-relative:page;mso-position-vertical-relative:page" filled="f" stroked="f" strokeweight="2pt">
          <v:textbox style="mso-next-textbox:#_x0000_s2122" inset="0,0,0,0">
            <w:txbxContent>
              <w:p w:rsidR="00DA2B6F" w:rsidRDefault="00DA2B6F" w:rsidP="00B06F2F">
                <w:r>
                  <w:t>Формат А4</w:t>
                </w:r>
              </w:p>
              <w:p w:rsidR="00DA2B6F" w:rsidRDefault="00DA2B6F" w:rsidP="00B06F2F"/>
              <w:p w:rsidR="00DA2B6F" w:rsidRDefault="00DA2B6F" w:rsidP="00B06F2F"/>
              <w:p w:rsidR="00DA2B6F" w:rsidRDefault="00DA2B6F" w:rsidP="00B06F2F"/>
            </w:txbxContent>
          </v:textbox>
          <w10:wrap anchorx="page" anchory="page"/>
        </v:rect>
      </w:pict>
    </w:r>
    <w:r>
      <w:rPr>
        <w:noProof/>
      </w:rPr>
      <w:pict>
        <v:rect id="_x0000_s2120" style="position:absolute;left:0;text-align:left;margin-left:56.7pt;margin-top:28.35pt;width:515.9pt;height:785.2pt;z-index:251670528;mso-position-horizontal-relative:page;mso-position-vertical-relative:page" filled="f" strokeweight="1pt">
          <w10:wrap anchorx="page" anchory="page"/>
        </v:rect>
      </w:pict>
    </w:r>
  </w:p>
  <w:p w:rsidR="00DA2B6F" w:rsidRPr="00B06F2F" w:rsidRDefault="00DA2B6F" w:rsidP="00B06F2F">
    <w:pPr>
      <w:pStyle w:val="a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Pr="00915607" w:rsidRDefault="00DA2B6F" w:rsidP="00BD0165">
    <w:pPr>
      <w:ind w:right="360"/>
      <w:rPr>
        <w:color w:val="FFFFFF"/>
      </w:rPr>
    </w:pPr>
  </w:p>
  <w:p w:rsidR="00DA2B6F" w:rsidRDefault="00A83B14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left:0;text-align:left;margin-left:56.7pt;margin-top:700.25pt;width:515.9pt;height:113.4pt;z-index:251661312;mso-position-horizontal-relative:page;mso-position-vertical-relative:page" filled="f" strokeweight="1pt">
          <v:textbox style="mso-next-textbox:#_x0000_s2093" inset="0,0,0,0">
            <w:txbxContent>
              <w:tbl>
                <w:tblPr>
                  <w:tblW w:w="10321" w:type="dxa"/>
                  <w:tblBorders>
                    <w:insideH w:val="single" w:sz="2" w:space="0" w:color="auto"/>
                    <w:insideV w:val="single" w:sz="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67"/>
                  <w:gridCol w:w="567"/>
                  <w:gridCol w:w="567"/>
                  <w:gridCol w:w="567"/>
                  <w:gridCol w:w="851"/>
                  <w:gridCol w:w="567"/>
                  <w:gridCol w:w="3799"/>
                  <w:gridCol w:w="851"/>
                  <w:gridCol w:w="851"/>
                  <w:gridCol w:w="1134"/>
                </w:tblGrid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top w:val="nil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851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6635" w:type="dxa"/>
                      <w:gridSpan w:val="4"/>
                      <w:vMerge w:val="restart"/>
                      <w:tcBorders>
                        <w:top w:val="nil"/>
                        <w:left w:val="single" w:sz="8" w:space="0" w:color="auto"/>
                      </w:tcBorders>
                      <w:vAlign w:val="center"/>
                    </w:tcPr>
                    <w:p w:rsidR="00DA2B6F" w:rsidRPr="00D03371" w:rsidRDefault="00DA2B6F" w:rsidP="004E3F12">
                      <w:pPr>
                        <w:pStyle w:val="af3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-СП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 w:rsidP="00DE0F38">
                      <w:pPr>
                        <w:pStyle w:val="af3"/>
                      </w:pPr>
                    </w:p>
                  </w:tc>
                  <w:tc>
                    <w:tcPr>
                      <w:tcW w:w="6635" w:type="dxa"/>
                      <w:gridSpan w:val="4"/>
                      <w:vMerge/>
                      <w:tcBorders>
                        <w:left w:val="single" w:sz="8" w:space="0" w:color="auto"/>
                      </w:tcBorders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top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Изм.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Кол.уч.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Лист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Подпись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Дата</w:t>
                      </w:r>
                    </w:p>
                  </w:tc>
                  <w:tc>
                    <w:tcPr>
                      <w:tcW w:w="6635" w:type="dxa"/>
                      <w:gridSpan w:val="4"/>
                      <w:vMerge/>
                      <w:tcBorders>
                        <w:left w:val="single" w:sz="8" w:space="0" w:color="auto"/>
                      </w:tcBorders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top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Pr="009B4EDC" w:rsidRDefault="00DA2B6F">
                      <w:pPr>
                        <w:pStyle w:val="af3"/>
                        <w:rPr>
                          <w:spacing w:val="-20"/>
                          <w:lang w:val="en-US"/>
                        </w:rPr>
                      </w:pPr>
                    </w:p>
                  </w:tc>
                  <w:tc>
                    <w:tcPr>
                      <w:tcW w:w="3799" w:type="dxa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DA2B6F" w:rsidRPr="00153C96" w:rsidRDefault="00DA2B6F" w:rsidP="004E3F12">
                      <w:pPr>
                        <w:pStyle w:val="af3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объекта)</w:t>
                      </w:r>
                    </w:p>
                    <w:p w:rsidR="00DA2B6F" w:rsidRPr="00B958E1" w:rsidRDefault="00DA2B6F" w:rsidP="004E3F12">
                      <w:pPr>
                        <w:pStyle w:val="af3"/>
                        <w:rPr>
                          <w:b/>
                          <w:sz w:val="20"/>
                        </w:rPr>
                      </w:pPr>
                      <w:r w:rsidRPr="007C679C">
                        <w:rPr>
                          <w:b/>
                          <w:sz w:val="24"/>
                          <w:szCs w:val="24"/>
                        </w:rPr>
                        <w:t>Состав проектной документации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Стадия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Лист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Листов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pacing w:val="-20"/>
                        </w:rPr>
                      </w:pP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Pr="00455D22" w:rsidRDefault="00DA2B6F">
                      <w:pPr>
                        <w:pStyle w:val="af3"/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1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4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Pr="00974234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  <w:rPr>
                          <w:spacing w:val="-20"/>
                        </w:rPr>
                      </w:pP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2836" w:type="dxa"/>
                      <w:gridSpan w:val="3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DA2B6F" w:rsidRDefault="00DA2B6F" w:rsidP="006C08B7">
                      <w:pPr>
                        <w:pStyle w:val="af3"/>
                        <w:rPr>
                          <w:sz w:val="20"/>
                        </w:rPr>
                      </w:pPr>
                      <w:r w:rsidRPr="008A70E1">
                        <w:rPr>
                          <w:sz w:val="20"/>
                        </w:rPr>
                        <w:t>О</w:t>
                      </w:r>
                      <w:r>
                        <w:rPr>
                          <w:sz w:val="20"/>
                        </w:rPr>
                        <w:t>ОО «АрхСтройПроект»холдинг «РосЭнерго»</w:t>
                      </w:r>
                    </w:p>
                    <w:p w:rsidR="00DA2B6F" w:rsidRDefault="00DA2B6F" w:rsidP="0091718F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г. Челябинск 2015 г.</w:t>
                      </w:r>
                    </w:p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  <w:r>
                        <w:t>ГИП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DA2B6F" w:rsidRPr="008A337E" w:rsidRDefault="00DA2B6F" w:rsidP="004E3F12">
                      <w:pPr>
                        <w:pStyle w:val="af3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07.15</w:t>
                      </w: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</w:tcPr>
                    <w:p w:rsidR="00DA2B6F" w:rsidRDefault="00DA2B6F"/>
                  </w:tc>
                </w:tr>
                <w:tr w:rsidR="00DA2B6F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bottom w:val="nil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  <w:r>
                        <w:t>Н. контр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DA2B6F" w:rsidRDefault="00DA2B6F">
                      <w:pPr>
                        <w:pStyle w:val="af3"/>
                        <w:jc w:val="left"/>
                      </w:pPr>
                      <w:r>
                        <w:t>Меньщикова</w:t>
                      </w: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61315" cy="95885"/>
                            <wp:effectExtent l="19050" t="0" r="635" b="0"/>
                            <wp:docPr id="3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 l="33218" t="36256" r="41443" b="3917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315" cy="95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DA2B6F" w:rsidRPr="008A337E" w:rsidRDefault="00DA2B6F" w:rsidP="004E3F12">
                      <w:pPr>
                        <w:pStyle w:val="af3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07.15</w:t>
                      </w: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DA2B6F" w:rsidRDefault="00DA2B6F"/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8" w:space="0" w:color="auto"/>
                        <w:left w:val="single" w:sz="8" w:space="0" w:color="auto"/>
                        <w:bottom w:val="nil"/>
                      </w:tcBorders>
                    </w:tcPr>
                    <w:p w:rsidR="00DA2B6F" w:rsidRDefault="00DA2B6F"/>
                  </w:tc>
                </w:tr>
              </w:tbl>
              <w:p w:rsidR="00DA2B6F" w:rsidRDefault="00DA2B6F"/>
              <w:p w:rsidR="00DA2B6F" w:rsidRDefault="00DA2B6F"/>
              <w:p w:rsidR="00DA2B6F" w:rsidRDefault="00DA2B6F"/>
            </w:txbxContent>
          </v:textbox>
          <w10:wrap anchorx="page" anchory="page"/>
        </v:shape>
      </w:pict>
    </w:r>
    <w:r>
      <w:rPr>
        <w:noProof/>
      </w:rPr>
      <w:pict>
        <v:rect id="_x0000_s2092" style="position:absolute;left:0;text-align:left;margin-left:56.7pt;margin-top:28.35pt;width:515.9pt;height:785.2pt;z-index:251660288;mso-position-horizontal-relative:page;mso-position-vertical-relative:page" filled="f" strokeweight="1pt">
          <w10:wrap anchorx="page" anchory="page"/>
        </v:rect>
      </w:pict>
    </w:r>
  </w:p>
  <w:p w:rsidR="00DA2B6F" w:rsidRDefault="00DA2B6F">
    <w:pPr>
      <w:rPr>
        <w:lang w:val="en-US"/>
      </w:rPr>
    </w:pPr>
  </w:p>
  <w:p w:rsidR="00DA2B6F" w:rsidRDefault="00DA2B6F">
    <w:pPr>
      <w:rPr>
        <w:lang w:val="en-US"/>
      </w:rPr>
    </w:pPr>
  </w:p>
  <w:p w:rsidR="00DA2B6F" w:rsidRPr="003E37CC" w:rsidRDefault="00A83B14">
    <w:pPr>
      <w:rPr>
        <w:lang w:val="en-US"/>
      </w:rPr>
    </w:pPr>
    <w:r w:rsidRPr="00915607">
      <w:rPr>
        <w:rStyle w:val="af8"/>
        <w:color w:val="FFFFFF"/>
        <w:szCs w:val="24"/>
      </w:rPr>
      <w:fldChar w:fldCharType="begin"/>
    </w:r>
    <w:r w:rsidR="00DA2B6F" w:rsidRPr="00915607">
      <w:rPr>
        <w:rStyle w:val="af8"/>
        <w:color w:val="FFFFFF"/>
        <w:szCs w:val="24"/>
      </w:rPr>
      <w:instrText xml:space="preserve">PAGE  </w:instrText>
    </w:r>
    <w:r w:rsidRPr="00915607">
      <w:rPr>
        <w:rStyle w:val="af8"/>
        <w:color w:val="FFFFFF"/>
        <w:szCs w:val="24"/>
      </w:rPr>
      <w:fldChar w:fldCharType="separate"/>
    </w:r>
    <w:r w:rsidR="00DA2B6F">
      <w:rPr>
        <w:rStyle w:val="af8"/>
        <w:noProof/>
        <w:color w:val="FFFFFF"/>
        <w:szCs w:val="24"/>
      </w:rPr>
      <w:t>1</w:t>
    </w:r>
    <w:r w:rsidRPr="00915607">
      <w:rPr>
        <w:rStyle w:val="af8"/>
        <w:color w:val="FFFFFF"/>
        <w:szCs w:val="24"/>
      </w:rPr>
      <w:fldChar w:fldCharType="end"/>
    </w:r>
    <w:r>
      <w:rPr>
        <w:noProof/>
      </w:rPr>
      <w:pict>
        <v:rect id="_x0000_s2094" style="position:absolute;left:0;text-align:left;margin-left:453.6pt;margin-top:813.65pt;width:100.75pt;height:15.45pt;flip:y;z-index:251662336;mso-position-horizontal-relative:page;mso-position-vertical-relative:page" filled="f" stroked="f" strokeweight="2pt">
          <v:textbox style="mso-next-textbox:#_x0000_s2094" inset="0,0,0,0">
            <w:txbxContent>
              <w:p w:rsidR="00DA2B6F" w:rsidRDefault="00DA2B6F" w:rsidP="003E37CC">
                <w:r>
                  <w:t>Формат А4</w:t>
                </w:r>
              </w:p>
              <w:p w:rsidR="00DA2B6F" w:rsidRDefault="00DA2B6F"/>
              <w:p w:rsidR="00DA2B6F" w:rsidRDefault="00DA2B6F"/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DDF" w:rsidRDefault="00503DDF">
      <w:r>
        <w:separator/>
      </w:r>
    </w:p>
    <w:p w:rsidR="00503DDF" w:rsidRDefault="00503DDF"/>
  </w:footnote>
  <w:footnote w:type="continuationSeparator" w:id="1">
    <w:p w:rsidR="00503DDF" w:rsidRDefault="00503DDF">
      <w:r>
        <w:continuationSeparator/>
      </w:r>
    </w:p>
    <w:p w:rsidR="00503DDF" w:rsidRDefault="00503DD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83" w:rsidRDefault="0031348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DA2B6F" w:rsidP="00A3317E">
    <w:pPr>
      <w:pStyle w:val="affc"/>
      <w:spacing w:before="120" w:line="240" w:lineRule="auto"/>
      <w:ind w:left="960" w:firstLine="0"/>
      <w:jc w:val="center"/>
      <w:rPr>
        <w:b/>
        <w:sz w:val="16"/>
        <w:szCs w:val="16"/>
      </w:rPr>
    </w:pPr>
    <w:r>
      <w:rPr>
        <w:b/>
        <w:noProof/>
        <w:sz w:val="36"/>
        <w:szCs w:val="36"/>
      </w:rPr>
      <w:drawing>
        <wp:anchor distT="0" distB="0" distL="114300" distR="114300" simplePos="0" relativeHeight="251649024" behindDoc="1" locked="0" layoutInCell="1" allowOverlap="1">
          <wp:simplePos x="0" y="0"/>
          <wp:positionH relativeFrom="column">
            <wp:posOffset>-180340</wp:posOffset>
          </wp:positionH>
          <wp:positionV relativeFrom="paragraph">
            <wp:posOffset>38735</wp:posOffset>
          </wp:positionV>
          <wp:extent cx="1710690" cy="1088390"/>
          <wp:effectExtent l="19050" t="0" r="3810" b="0"/>
          <wp:wrapNone/>
          <wp:docPr id="64" name="Рисунок 64" descr="Лого ас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4" descr="Лого асп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0690" cy="1088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A2B6F" w:rsidRPr="00793125" w:rsidRDefault="00DA2B6F" w:rsidP="00A3317E">
    <w:pPr>
      <w:pStyle w:val="affc"/>
      <w:spacing w:before="120" w:line="240" w:lineRule="auto"/>
      <w:ind w:left="0" w:firstLine="1134"/>
      <w:jc w:val="center"/>
      <w:rPr>
        <w:b/>
        <w:szCs w:val="24"/>
      </w:rPr>
    </w:pPr>
    <w:r w:rsidRPr="00793125">
      <w:rPr>
        <w:b/>
        <w:noProof/>
        <w:szCs w:val="24"/>
      </w:rPr>
      <w:t>ОБЩЕСТВО С ОГРАНИЧЕННОЙ ОТВЕТСТВЕННОСТЬЮ</w:t>
    </w:r>
  </w:p>
  <w:p w:rsidR="00DA2B6F" w:rsidRPr="008567D8" w:rsidRDefault="00A83B14" w:rsidP="00A3317E">
    <w:pPr>
      <w:pStyle w:val="affc"/>
      <w:spacing w:line="240" w:lineRule="auto"/>
      <w:ind w:left="0" w:firstLine="1134"/>
      <w:jc w:val="center"/>
      <w:rPr>
        <w:b/>
        <w:sz w:val="36"/>
        <w:szCs w:val="36"/>
      </w:rPr>
    </w:pPr>
    <w:r>
      <w:rPr>
        <w:b/>
        <w:noProof/>
        <w:sz w:val="36"/>
        <w:szCs w:val="36"/>
      </w:rPr>
      <w:pict>
        <v:rect id="_x0000_s2110" style="position:absolute;left:0;text-align:left;margin-left:56.7pt;margin-top:28.35pt;width:515.9pt;height:785.2pt;z-index:251651072;mso-position-horizontal-relative:page;mso-position-vertical-relative:page" filled="f" strokeweight="1pt">
          <w10:wrap anchorx="page" anchory="page"/>
        </v:rect>
      </w:pict>
    </w:r>
    <w:r>
      <w:rPr>
        <w:b/>
        <w:noProof/>
        <w:sz w:val="36"/>
        <w:szCs w:val="36"/>
      </w:rPr>
      <w:pict>
        <v:rect id="_x0000_s2111" style="position:absolute;left:0;text-align:left;margin-left:56.7pt;margin-top:28.35pt;width:515.9pt;height:785.2pt;z-index:251652096;mso-position-horizontal-relative:page;mso-position-vertical-relative:page" filled="f" strokeweight="1pt">
          <w10:wrap anchorx="page" anchory="page"/>
        </v:rect>
      </w:pict>
    </w:r>
    <w:r w:rsidR="00DA2B6F" w:rsidRPr="008567D8">
      <w:rPr>
        <w:b/>
        <w:sz w:val="36"/>
        <w:szCs w:val="36"/>
      </w:rPr>
      <w:t>«АрхСтройПроект»</w:t>
    </w:r>
  </w:p>
  <w:p w:rsidR="00DA2B6F" w:rsidRPr="00793125" w:rsidRDefault="00DA2B6F" w:rsidP="00A3317E">
    <w:pPr>
      <w:spacing w:line="240" w:lineRule="auto"/>
      <w:ind w:firstLine="1134"/>
      <w:jc w:val="center"/>
      <w:rPr>
        <w:rFonts w:cs="Arial"/>
        <w:sz w:val="32"/>
        <w:szCs w:val="32"/>
      </w:rPr>
    </w:pPr>
    <w:r>
      <w:rPr>
        <w:b/>
        <w:sz w:val="32"/>
        <w:szCs w:val="32"/>
      </w:rPr>
      <w:t>холдинг «РосЭ</w:t>
    </w:r>
    <w:r w:rsidRPr="00793125">
      <w:rPr>
        <w:b/>
        <w:sz w:val="32"/>
        <w:szCs w:val="32"/>
      </w:rPr>
      <w:t>нерго»</w:t>
    </w:r>
  </w:p>
  <w:p w:rsidR="00DA2B6F" w:rsidRPr="00750ABB" w:rsidRDefault="00A83B14" w:rsidP="00A3317E">
    <w:pPr>
      <w:pStyle w:val="ac"/>
      <w:rPr>
        <w:szCs w:val="22"/>
      </w:rPr>
    </w:pPr>
    <w:r w:rsidRPr="00A83B14">
      <w:rPr>
        <w:b/>
        <w:noProof/>
        <w:sz w:val="36"/>
        <w:szCs w:val="36"/>
      </w:rPr>
      <w:pict>
        <v:line id="_x0000_s2112" style="position:absolute;left:0;text-align:left;z-index:251653120" from="0,26.35pt" to="495pt,26.35pt" strokeweight=".5pt"/>
      </w:pict>
    </w:r>
  </w:p>
  <w:p w:rsidR="00DA2B6F" w:rsidRDefault="00DA2B6F" w:rsidP="000A72EB">
    <w:pPr>
      <w:ind w:firstLine="0"/>
      <w:jc w:val="center"/>
      <w:rPr>
        <w:b/>
        <w:sz w:val="28"/>
        <w:szCs w:val="28"/>
      </w:rPr>
    </w:pP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  <w:r w:rsidRPr="00021343">
      <w:rPr>
        <w:b/>
        <w:sz w:val="28"/>
        <w:szCs w:val="28"/>
      </w:rPr>
      <w:t>Свидетельство № 0117.01-2015-7417016038-П-177 от 18.0</w:t>
    </w:r>
    <w:r>
      <w:rPr>
        <w:b/>
        <w:sz w:val="28"/>
        <w:szCs w:val="28"/>
      </w:rPr>
      <w:t>2</w:t>
    </w:r>
    <w:r w:rsidRPr="00021343">
      <w:rPr>
        <w:b/>
        <w:sz w:val="28"/>
        <w:szCs w:val="28"/>
      </w:rPr>
      <w:t>.2015 г.</w:t>
    </w: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DA2B6F" w:rsidRPr="00021343" w:rsidRDefault="00DA2B6F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313483" w:rsidRPr="00CF0530" w:rsidRDefault="00313483" w:rsidP="00313483">
    <w:pPr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«</w:t>
    </w:r>
    <w:r w:rsidRPr="00682665">
      <w:rPr>
        <w:b/>
        <w:sz w:val="28"/>
        <w:szCs w:val="28"/>
      </w:rPr>
      <w:t>Рек</w:t>
    </w:r>
    <w:r>
      <w:rPr>
        <w:b/>
        <w:sz w:val="28"/>
        <w:szCs w:val="28"/>
      </w:rPr>
      <w:t>онструкция ПС 110/35/10 кВ Юрга»</w:t>
    </w:r>
  </w:p>
  <w:p w:rsidR="00313483" w:rsidRDefault="00313483" w:rsidP="0031348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313483" w:rsidRPr="00021343" w:rsidRDefault="00313483" w:rsidP="0031348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313483" w:rsidRPr="00021343" w:rsidRDefault="00313483" w:rsidP="00313483">
    <w:pPr>
      <w:shd w:val="clear" w:color="auto" w:fill="FFFFFF"/>
      <w:spacing w:line="240" w:lineRule="auto"/>
      <w:ind w:firstLine="0"/>
      <w:contextualSpacing/>
      <w:jc w:val="center"/>
      <w:rPr>
        <w:sz w:val="28"/>
        <w:szCs w:val="28"/>
      </w:rPr>
    </w:pPr>
    <w:r w:rsidRPr="00021343">
      <w:rPr>
        <w:sz w:val="28"/>
        <w:szCs w:val="28"/>
      </w:rPr>
      <w:t>ПРОЕКТНАЯ ДОКУМЕНТАЦИЯ</w:t>
    </w:r>
  </w:p>
  <w:p w:rsidR="00313483" w:rsidRDefault="00313483" w:rsidP="0031348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313483" w:rsidRPr="00021343" w:rsidRDefault="00313483" w:rsidP="0031348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DA2B6F" w:rsidRPr="00021343" w:rsidRDefault="00313483" w:rsidP="00313483">
    <w:pPr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Раздел 12. Результаты инженерных изысканий</w:t>
    </w:r>
  </w:p>
  <w:tbl>
    <w:tblPr>
      <w:tblpPr w:leftFromText="180" w:rightFromText="180" w:vertAnchor="page" w:horzAnchor="margin" w:tblpY="10981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567"/>
      <w:gridCol w:w="851"/>
      <w:gridCol w:w="1134"/>
      <w:gridCol w:w="851"/>
    </w:tblGrid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Изм.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№ док.</w:t>
          </w: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Подп.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Дата</w:t>
          </w: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</w:tbl>
  <w:p w:rsidR="00DA2B6F" w:rsidRDefault="00DA2B6F" w:rsidP="00021343">
    <w:pPr>
      <w:ind w:firstLine="0"/>
      <w:jc w:val="center"/>
      <w:rPr>
        <w:b/>
        <w:sz w:val="28"/>
        <w:szCs w:val="28"/>
      </w:rPr>
    </w:pPr>
  </w:p>
  <w:p w:rsidR="00313483" w:rsidRDefault="00F546BC" w:rsidP="00021343">
    <w:pPr>
      <w:ind w:firstLine="0"/>
      <w:jc w:val="center"/>
      <w:rPr>
        <w:b/>
        <w:sz w:val="28"/>
        <w:szCs w:val="28"/>
      </w:rPr>
    </w:pPr>
    <w:r>
      <w:rPr>
        <w:b/>
        <w:sz w:val="28"/>
        <w:szCs w:val="28"/>
      </w:rPr>
      <w:t>Программа работ по инженерно-геологическим изысканиям</w:t>
    </w:r>
  </w:p>
  <w:p w:rsidR="00F546BC" w:rsidRPr="00021343" w:rsidRDefault="00F546BC" w:rsidP="00021343">
    <w:pPr>
      <w:ind w:firstLine="0"/>
      <w:jc w:val="center"/>
      <w:rPr>
        <w:b/>
        <w:sz w:val="28"/>
        <w:szCs w:val="28"/>
      </w:rPr>
    </w:pPr>
  </w:p>
  <w:p w:rsidR="00DA2B6F" w:rsidRPr="00021343" w:rsidRDefault="00CD293A" w:rsidP="00021343">
    <w:pPr>
      <w:spacing w:line="240" w:lineRule="auto"/>
      <w:ind w:firstLine="0"/>
      <w:jc w:val="center"/>
      <w:rPr>
        <w:b/>
        <w:sz w:val="28"/>
        <w:szCs w:val="28"/>
      </w:rPr>
    </w:pPr>
    <w:r w:rsidRPr="00C12A00">
      <w:rPr>
        <w:b/>
        <w:sz w:val="28"/>
        <w:szCs w:val="28"/>
      </w:rPr>
      <w:t>П110-16</w:t>
    </w:r>
    <w:r>
      <w:rPr>
        <w:b/>
        <w:sz w:val="28"/>
        <w:szCs w:val="28"/>
      </w:rPr>
      <w:t>/12</w:t>
    </w:r>
    <w:r w:rsidRPr="00C12A00">
      <w:rPr>
        <w:b/>
        <w:sz w:val="28"/>
        <w:szCs w:val="28"/>
      </w:rPr>
      <w:t>-15</w:t>
    </w:r>
    <w:r>
      <w:rPr>
        <w:b/>
        <w:sz w:val="28"/>
        <w:szCs w:val="28"/>
      </w:rPr>
      <w:t>8</w:t>
    </w:r>
    <w:r w:rsidR="00DA2B6F" w:rsidRPr="00021343">
      <w:rPr>
        <w:b/>
        <w:sz w:val="28"/>
        <w:szCs w:val="28"/>
      </w:rPr>
      <w:t>-</w:t>
    </w:r>
    <w:r w:rsidR="00F546BC">
      <w:rPr>
        <w:b/>
        <w:sz w:val="28"/>
        <w:szCs w:val="28"/>
      </w:rPr>
      <w:t>ИИ2.</w:t>
    </w:r>
    <w:r w:rsidR="00A31089">
      <w:rPr>
        <w:b/>
        <w:sz w:val="28"/>
        <w:szCs w:val="28"/>
      </w:rPr>
      <w:t>П</w:t>
    </w:r>
  </w:p>
  <w:p w:rsidR="00313483" w:rsidRPr="00021343" w:rsidRDefault="00313483" w:rsidP="00021343">
    <w:pPr>
      <w:spacing w:line="240" w:lineRule="auto"/>
      <w:ind w:firstLine="0"/>
      <w:jc w:val="center"/>
      <w:rPr>
        <w:b/>
        <w:sz w:val="28"/>
        <w:szCs w:val="28"/>
      </w:rPr>
    </w:pPr>
  </w:p>
  <w:p w:rsidR="00DA2B6F" w:rsidRPr="00750ABB" w:rsidRDefault="00DA2B6F" w:rsidP="000A72EB">
    <w:pPr>
      <w:ind w:firstLine="0"/>
    </w:pPr>
  </w:p>
  <w:p w:rsidR="00DA2B6F" w:rsidRPr="00750ABB" w:rsidRDefault="00DA2B6F" w:rsidP="000A72EB">
    <w:pPr>
      <w:ind w:firstLine="0"/>
    </w:pPr>
  </w:p>
  <w:tbl>
    <w:tblPr>
      <w:tblpPr w:leftFromText="180" w:rightFromText="180" w:vertAnchor="page" w:horzAnchor="margin" w:tblpY="12226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567"/>
      <w:gridCol w:w="851"/>
      <w:gridCol w:w="1134"/>
      <w:gridCol w:w="851"/>
    </w:tblGrid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Изм.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№ док.</w:t>
          </w: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Подп.</w:t>
          </w: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Дата</w:t>
          </w: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DA2B6F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DA2B6F" w:rsidRPr="00750ABB" w:rsidRDefault="00DA2B6F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</w:tbl>
  <w:p w:rsidR="00DA2B6F" w:rsidRPr="00750ABB" w:rsidRDefault="00DA2B6F" w:rsidP="000A72EB">
    <w:pPr>
      <w:ind w:firstLine="0"/>
    </w:pPr>
  </w:p>
  <w:p w:rsidR="00DA2B6F" w:rsidRPr="00750ABB" w:rsidRDefault="00DA2B6F" w:rsidP="000A72EB">
    <w:pPr>
      <w:ind w:firstLine="0"/>
    </w:pPr>
  </w:p>
  <w:p w:rsidR="00DA2B6F" w:rsidRPr="00A3317E" w:rsidRDefault="00DA2B6F" w:rsidP="00A3317E">
    <w:pPr>
      <w:pStyle w:val="ac"/>
      <w:rPr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83" w:rsidRDefault="00313483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A83B14">
    <w:pPr>
      <w:ind w:left="9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9" type="#_x0000_t202" style="position:absolute;left:0;text-align:left;margin-left:540.75pt;margin-top:28.35pt;width:31.65pt;height:21.25pt;z-index:251668480;mso-position-horizontal-relative:page;mso-position-vertical-relative:page">
          <v:textbox style="mso-next-textbox:#_x0000_s2119" inset="4mm,,0">
            <w:txbxContent>
              <w:p w:rsidR="00DA2B6F" w:rsidRPr="005B2ADB" w:rsidRDefault="00A83B14" w:rsidP="00664C07">
                <w:pPr>
                  <w:ind w:hanging="142"/>
                  <w:jc w:val="center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F546BC">
                  <w:rPr>
                    <w:rStyle w:val="af8"/>
                    <w:noProof/>
                  </w:rPr>
                  <w:instrText>2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Pr="005B2ADB">
                  <w:rPr>
                    <w:rStyle w:val="af8"/>
                  </w:rPr>
                  <w:fldChar w:fldCharType="separate"/>
                </w:r>
                <w:r w:rsidR="00F546BC">
                  <w:rPr>
                    <w:rStyle w:val="af8"/>
                    <w:noProof/>
                  </w:rPr>
                  <w:t>2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DA2B6F" w:rsidRDefault="00DA2B6F" w:rsidP="00BD0165">
                <w:pPr>
                  <w:ind w:firstLine="0"/>
                  <w:jc w:val="left"/>
                </w:pPr>
              </w:p>
              <w:p w:rsidR="00DA2B6F" w:rsidRDefault="00DA2B6F" w:rsidP="00BD0165">
                <w:pPr>
                  <w:ind w:firstLine="0"/>
                  <w:jc w:val="left"/>
                </w:pPr>
              </w:p>
              <w:p w:rsidR="00DA2B6F" w:rsidRDefault="00DA2B6F" w:rsidP="004979F6">
                <w:pPr>
                  <w:ind w:firstLine="0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6F" w:rsidRDefault="00A83B14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left:0;text-align:left;margin-left:543.75pt;margin-top:28.35pt;width:28.65pt;height:21.25pt;z-index:251657216;mso-position-horizontal-relative:page;mso-position-vertical-relative:page">
          <v:textbox style="mso-next-textbox:#_x0000_s2089" inset="4mm,,0">
            <w:txbxContent>
              <w:p w:rsidR="00DA2B6F" w:rsidRPr="005B2ADB" w:rsidRDefault="00A83B14" w:rsidP="00664C07">
                <w:pPr>
                  <w:ind w:firstLine="0"/>
                  <w:jc w:val="left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instrText>1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="00DA2B6F">
                  <w:rPr>
                    <w:rStyle w:val="af8"/>
                  </w:rPr>
                  <w:instrText>+2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t>3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DA2B6F" w:rsidRDefault="00DA2B6F" w:rsidP="004979F6">
                <w:pPr>
                  <w:ind w:firstLine="0"/>
                  <w:jc w:val="left"/>
                </w:pPr>
              </w:p>
              <w:p w:rsidR="00DA2B6F" w:rsidRDefault="00DA2B6F"/>
              <w:p w:rsidR="00DA2B6F" w:rsidRDefault="00DA2B6F"/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left:0;text-align:left;margin-left:550.9pt;margin-top:31.9pt;width:14.15pt;height:14.15pt;z-index:-251657216;mso-position-horizontal-relative:page;mso-position-vertical-relative:page" wrapcoords="-1137 0 -1137 20463 21600 20463 21600 0 -1137 0" stroked="f">
          <v:textbox style="mso-next-textbox:#_x0000_s2091" inset="4mm,,0">
            <w:txbxContent>
              <w:p w:rsidR="00DA2B6F" w:rsidRPr="005B2ADB" w:rsidRDefault="00A83B14" w:rsidP="0084326E">
                <w:pPr>
                  <w:spacing w:line="240" w:lineRule="auto"/>
                  <w:ind w:firstLine="0"/>
                  <w:jc w:val="left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SEQ varpg1 \c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instrText>0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="00DA2B6F" w:rsidRPr="005B2ADB">
                  <w:rPr>
                    <w:rStyle w:val="af8"/>
                  </w:rPr>
                  <w:instrText>+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DA2B6F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instrText>1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Pr="005B2ADB">
                  <w:rPr>
                    <w:rStyle w:val="af8"/>
                  </w:rPr>
                  <w:fldChar w:fldCharType="separate"/>
                </w:r>
                <w:r w:rsidR="00DA2B6F">
                  <w:rPr>
                    <w:rStyle w:val="af8"/>
                    <w:noProof/>
                  </w:rPr>
                  <w:t>1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DA2B6F" w:rsidRDefault="00DA2B6F" w:rsidP="0084326E">
                <w:pPr>
                  <w:ind w:firstLine="0"/>
                  <w:jc w:val="left"/>
                </w:pPr>
              </w:p>
              <w:p w:rsidR="00DA2B6F" w:rsidRDefault="00DA2B6F" w:rsidP="0084326E"/>
            </w:txbxContent>
          </v:textbox>
          <w10:wrap type="tight" anchorx="page" anchory="page"/>
        </v:shape>
      </w:pict>
    </w:r>
    <w:r>
      <w:rPr>
        <w:noProof/>
      </w:rPr>
      <w:pict>
        <v:shape id="_x0000_s2090" type="#_x0000_t202" style="position:absolute;left:0;text-align:left;margin-left:22.7pt;margin-top:501.8pt;width:34pt;height:311.8pt;z-index:251658240;mso-position-horizontal-relative:page;mso-position-vertical-relative:page" filled="f" strokeweight="1pt">
          <v:textbox style="mso-next-textbox:#_x0000_s2090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DA2B6F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DA2B6F" w:rsidRDefault="00A83B14">
                      <w:pPr>
                        <w:pStyle w:val="af3"/>
                      </w:pPr>
                      <w:r>
                        <w:fldChar w:fldCharType="begin"/>
                      </w:r>
                      <w:r w:rsidR="00D478E8">
                        <w:instrText xml:space="preserve"> DOCVARIABLE  NdocRStamp  \* MERGEFORMAT </w:instrText>
                      </w:r>
                      <w:r>
                        <w:fldChar w:fldCharType="end"/>
                      </w:r>
                    </w:p>
                  </w:tc>
                </w:tr>
                <w:tr w:rsidR="00DA2B6F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Pr="00507487" w:rsidRDefault="00DA2B6F">
                      <w:pPr>
                        <w:pStyle w:val="af3"/>
                      </w:pPr>
                      <w:r>
                        <w:rPr>
                          <w:lang w:val="en-US"/>
                        </w:rPr>
                        <w:t>Вып.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A83B14">
                      <w:pPr>
                        <w:pStyle w:val="af3"/>
                      </w:pPr>
                      <w:r w:rsidRPr="004B70A7">
                        <w:fldChar w:fldCharType="begin"/>
                      </w:r>
                      <w:r w:rsidR="00D478E8">
                        <w:instrText xml:space="preserve"> DOCVARIABLE  VpRStamp  \* MERGEFORMAT </w:instrText>
                      </w:r>
                      <w:r w:rsidRPr="004B70A7">
                        <w:fldChar w:fldCharType="end"/>
                      </w: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Взам.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  <w:tr w:rsidR="00DA2B6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DA2B6F" w:rsidRDefault="00DA2B6F">
                      <w:pPr>
                        <w:pStyle w:val="af3"/>
                      </w:pPr>
                    </w:p>
                  </w:tc>
                </w:tr>
              </w:tbl>
              <w:p w:rsidR="00DA2B6F" w:rsidRDefault="00DA2B6F" w:rsidP="009910F5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114E15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</w:abstractNum>
  <w:abstractNum w:abstractNumId="1">
    <w:nsid w:val="0B8B05D1"/>
    <w:multiLevelType w:val="hybridMultilevel"/>
    <w:tmpl w:val="DCE6E562"/>
    <w:lvl w:ilvl="0" w:tplc="FFFFFFFF">
      <w:start w:val="1"/>
      <w:numFmt w:val="bullet"/>
      <w:pStyle w:val="1"/>
      <w:lvlText w:val="­"/>
      <w:lvlJc w:val="left"/>
      <w:pPr>
        <w:tabs>
          <w:tab w:val="num" w:pos="907"/>
        </w:tabs>
        <w:ind w:left="907" w:hanging="283"/>
      </w:pPr>
      <w:rPr>
        <w:rFonts w:ascii="LozenCondensed" w:hAnsi="LozenCondense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E3C4705"/>
    <w:multiLevelType w:val="multilevel"/>
    <w:tmpl w:val="6FBACF7E"/>
    <w:lvl w:ilvl="0">
      <w:start w:val="1"/>
      <w:numFmt w:val="decimal"/>
      <w:lvlText w:val="%1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9"/>
        </w:tabs>
        <w:ind w:left="709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/>
      </w:pPr>
      <w:rPr>
        <w:rFonts w:cs="Times New Roman" w:hint="default"/>
      </w:rPr>
    </w:lvl>
  </w:abstractNum>
  <w:abstractNum w:abstractNumId="3">
    <w:nsid w:val="1A085A99"/>
    <w:multiLevelType w:val="hybridMultilevel"/>
    <w:tmpl w:val="4D72A134"/>
    <w:lvl w:ilvl="0" w:tplc="D7626572">
      <w:start w:val="1"/>
      <w:numFmt w:val="russianUpper"/>
      <w:lvlText w:val="Приложение %1"/>
      <w:lvlJc w:val="left"/>
      <w:pPr>
        <w:tabs>
          <w:tab w:val="num" w:pos="1429"/>
        </w:tabs>
        <w:ind w:left="1429" w:hanging="720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A77F42"/>
    <w:multiLevelType w:val="hybridMultilevel"/>
    <w:tmpl w:val="0F0A75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0965F52"/>
    <w:multiLevelType w:val="hybridMultilevel"/>
    <w:tmpl w:val="535C6A16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6">
    <w:nsid w:val="220F4DD7"/>
    <w:multiLevelType w:val="hybridMultilevel"/>
    <w:tmpl w:val="DD6E5CFA"/>
    <w:lvl w:ilvl="0" w:tplc="35D0CF2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9A6C56"/>
    <w:multiLevelType w:val="hybridMultilevel"/>
    <w:tmpl w:val="E17E6138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8">
    <w:nsid w:val="30962BE2"/>
    <w:multiLevelType w:val="hybridMultilevel"/>
    <w:tmpl w:val="B510C31E"/>
    <w:lvl w:ilvl="0" w:tplc="5400DA8C">
      <w:start w:val="1"/>
      <w:numFmt w:val="russianLower"/>
      <w:pStyle w:val="a"/>
      <w:lvlText w:val="%1)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0E157F6"/>
    <w:multiLevelType w:val="multilevel"/>
    <w:tmpl w:val="364C4F24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firstLine="709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firstLine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firstLine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  <w:rPr>
        <w:rFonts w:cs="Times New Roman" w:hint="default"/>
      </w:rPr>
    </w:lvl>
  </w:abstractNum>
  <w:abstractNum w:abstractNumId="10">
    <w:nsid w:val="37AF696C"/>
    <w:multiLevelType w:val="hybridMultilevel"/>
    <w:tmpl w:val="481601A2"/>
    <w:lvl w:ilvl="0" w:tplc="35D0CF2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2F33AB"/>
    <w:multiLevelType w:val="hybridMultilevel"/>
    <w:tmpl w:val="EDC6720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8E1C3EB0">
      <w:start w:val="1"/>
      <w:numFmt w:val="decimal"/>
      <w:lvlText w:val="2.1.%2"/>
      <w:lvlJc w:val="left"/>
      <w:pPr>
        <w:tabs>
          <w:tab w:val="num" w:pos="2610"/>
        </w:tabs>
        <w:ind w:left="2610" w:hanging="1533"/>
      </w:pPr>
      <w:rPr>
        <w:rFonts w:cs="Times New Roman" w:hint="default"/>
      </w:rPr>
    </w:lvl>
    <w:lvl w:ilvl="2" w:tplc="DE2AA9F4">
      <w:numFmt w:val="bullet"/>
      <w:lvlText w:val=""/>
      <w:lvlJc w:val="left"/>
      <w:pPr>
        <w:tabs>
          <w:tab w:val="num" w:pos="2340"/>
        </w:tabs>
        <w:ind w:left="1130" w:firstLine="850"/>
      </w:pPr>
      <w:rPr>
        <w:rFonts w:ascii="Symbol" w:hAnsi="Symbol" w:hint="default"/>
        <w:color w:val="auto"/>
      </w:rPr>
    </w:lvl>
    <w:lvl w:ilvl="3" w:tplc="8E1C3EB0">
      <w:start w:val="1"/>
      <w:numFmt w:val="decimal"/>
      <w:lvlText w:val="2.1.%4"/>
      <w:lvlJc w:val="left"/>
      <w:pPr>
        <w:tabs>
          <w:tab w:val="num" w:pos="4053"/>
        </w:tabs>
        <w:ind w:left="4053" w:hanging="1533"/>
      </w:pPr>
      <w:rPr>
        <w:rFonts w:cs="Times New Roman" w:hint="default"/>
      </w:rPr>
    </w:lvl>
    <w:lvl w:ilvl="4" w:tplc="DE2AA9F4">
      <w:numFmt w:val="bullet"/>
      <w:lvlText w:val=""/>
      <w:lvlJc w:val="left"/>
      <w:pPr>
        <w:tabs>
          <w:tab w:val="num" w:pos="3600"/>
        </w:tabs>
        <w:ind w:left="2390" w:firstLine="850"/>
      </w:pPr>
      <w:rPr>
        <w:rFonts w:ascii="Symbol" w:hAnsi="Symbol" w:hint="default"/>
        <w:color w:val="auto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2124DBA"/>
    <w:multiLevelType w:val="multilevel"/>
    <w:tmpl w:val="48E025B2"/>
    <w:styleLink w:val="10"/>
    <w:lvl w:ilvl="0">
      <w:start w:val="1"/>
      <w:numFmt w:val="decimal"/>
      <w:suff w:val="space"/>
      <w:lvlText w:val="%1."/>
      <w:lvlJc w:val="left"/>
      <w:pPr>
        <w:ind w:left="34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129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3">
    <w:nsid w:val="7E752801"/>
    <w:multiLevelType w:val="multilevel"/>
    <w:tmpl w:val="70F03788"/>
    <w:lvl w:ilvl="0">
      <w:start w:val="1"/>
      <w:numFmt w:val="bullet"/>
      <w:lvlText w:val=""/>
      <w:lvlJc w:val="left"/>
      <w:pPr>
        <w:tabs>
          <w:tab w:val="num" w:pos="1049"/>
        </w:tabs>
        <w:ind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2"/>
  </w:num>
  <w:num w:numId="15">
    <w:abstractNumId w:val="8"/>
  </w:num>
  <w:num w:numId="16">
    <w:abstractNumId w:val="2"/>
  </w:num>
  <w:num w:numId="17">
    <w:abstractNumId w:val="13"/>
  </w:num>
  <w:num w:numId="18">
    <w:abstractNumId w:val="9"/>
  </w:num>
  <w:num w:numId="19">
    <w:abstractNumId w:val="3"/>
  </w:num>
  <w:num w:numId="20">
    <w:abstractNumId w:val="11"/>
  </w:num>
  <w:num w:numId="21">
    <w:abstractNumId w:val="1"/>
  </w:num>
  <w:num w:numId="22">
    <w:abstractNumId w:val="3"/>
  </w:num>
  <w:num w:numId="23">
    <w:abstractNumId w:val="6"/>
  </w:num>
  <w:num w:numId="24">
    <w:abstractNumId w:val="10"/>
  </w:num>
  <w:num w:numId="25">
    <w:abstractNumId w:val="4"/>
  </w:num>
  <w:num w:numId="26">
    <w:abstractNumId w:val="7"/>
  </w:num>
  <w:num w:numId="27">
    <w:abstractNumId w:val="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docVars>
    <w:docVar w:name="AddNumPage" w:val="0"/>
    <w:docVar w:name="BeginNumPage" w:val="1"/>
    <w:docVar w:name="ChapterEndDoc" w:val="False"/>
    <w:docVar w:name="ChBopz" w:val="1"/>
    <w:docVar w:name="DataInStamp" w:val="09.09"/>
    <w:docVar w:name="ForAr" w:val="False"/>
    <w:docVar w:name="NdocRStamp" w:val=" "/>
    <w:docVar w:name="ObjBook" w:val=" "/>
    <w:docVar w:name="ObjCapacityGlEngineer" w:val="Главный инженер"/>
    <w:docVar w:name="ObjChecker" w:val="Лукин"/>
    <w:docVar w:name="ObjChiefDep" w:val="Белинский"/>
    <w:docVar w:name="ObjGIP" w:val="Иванов"/>
    <w:docVar w:name="ObjGlEngineer" w:val="Варламов С.В."/>
    <w:docVar w:name="ObjGlSpes" w:val=" Лукин"/>
    <w:docVar w:name="ObjIOGIP" w:val=" А.Ю. "/>
    <w:docVar w:name="ObjName" w:val="Трубопроводная система НПС «Пур-Пе» - НПС «Самотлор»"/>
    <w:docVar w:name="ObjNameBuilding" w:val=" "/>
    <w:docVar w:name="ObjNameBuildingAn" w:val=" "/>
    <w:docVar w:name="ObjNameDoc" w:val="2 этап строительства._x000b_Система электроснабжения_x000b_Промежуточная НПС-2"/>
    <w:docVar w:name="ObjNameDocAn" w:val="2 этап строительства.Система электроснабженияПромежуточная НПС-2"/>
    <w:docVar w:name="ObjNameProj" w:val="Проектная документация"/>
    <w:docVar w:name="ObjNameTitle" w:val="Трубопроводная система _x000d_НПС «Пур-Пе» - НПС «Самотлор»"/>
    <w:docVar w:name="ObjNameTitleM" w:val="Трубопроводная система _x000d__x000a_НПС «Пур-Пе» - НПС &quot;Самотлор&quot;"/>
    <w:docVar w:name="ObjNormContr" w:val="Батурбаева"/>
    <w:docVar w:name="ObjPart" w:val=" "/>
    <w:docVar w:name="ObjRasrab" w:val="Плесовских"/>
    <w:docVar w:name="ObjRasrab2" w:val=" "/>
    <w:docVar w:name="ObjRasrab3" w:val=" "/>
    <w:docVar w:name="ObjShifr" w:val="Г.3.0000.0074-И-СНП-10/ГТП-02.000"/>
    <w:docVar w:name="ObjShifrMarka" w:val="-СЭС"/>
    <w:docVar w:name="ObjShifrMarkPZ" w:val=".ПЗ"/>
    <w:docVar w:name="ObjShifrPZ" w:val=" "/>
    <w:docVar w:name="ObjShifrPZC" w:val=".С"/>
    <w:docVar w:name="ObjShifrSP" w:val="-СП"/>
    <w:docVar w:name="ObjStadia" w:val="П"/>
    <w:docVar w:name="ObjTom" w:val=" Том 8.1.2"/>
    <w:docVar w:name="ObjYear" w:val="2007"/>
    <w:docVar w:name="VpRStamp" w:val=" "/>
  </w:docVars>
  <w:rsids>
    <w:rsidRoot w:val="00F56B97"/>
    <w:rsid w:val="00001324"/>
    <w:rsid w:val="0000161D"/>
    <w:rsid w:val="000018F9"/>
    <w:rsid w:val="00001BA4"/>
    <w:rsid w:val="000029CD"/>
    <w:rsid w:val="00002C81"/>
    <w:rsid w:val="00002DDB"/>
    <w:rsid w:val="00002F93"/>
    <w:rsid w:val="0000328D"/>
    <w:rsid w:val="0000336A"/>
    <w:rsid w:val="00003AD0"/>
    <w:rsid w:val="00003BF3"/>
    <w:rsid w:val="00003CCA"/>
    <w:rsid w:val="00003DBE"/>
    <w:rsid w:val="000049A7"/>
    <w:rsid w:val="000049C1"/>
    <w:rsid w:val="00004C72"/>
    <w:rsid w:val="00004D6B"/>
    <w:rsid w:val="000052FE"/>
    <w:rsid w:val="0000552A"/>
    <w:rsid w:val="0000587B"/>
    <w:rsid w:val="00005AE9"/>
    <w:rsid w:val="00005F92"/>
    <w:rsid w:val="00006325"/>
    <w:rsid w:val="000068AB"/>
    <w:rsid w:val="00006C32"/>
    <w:rsid w:val="0000713B"/>
    <w:rsid w:val="0000745C"/>
    <w:rsid w:val="000075F9"/>
    <w:rsid w:val="00007E67"/>
    <w:rsid w:val="00007F4E"/>
    <w:rsid w:val="00010F8B"/>
    <w:rsid w:val="00011925"/>
    <w:rsid w:val="00011E66"/>
    <w:rsid w:val="00012423"/>
    <w:rsid w:val="0001248E"/>
    <w:rsid w:val="0001294D"/>
    <w:rsid w:val="00012AC4"/>
    <w:rsid w:val="000132B0"/>
    <w:rsid w:val="00013AFF"/>
    <w:rsid w:val="000145E3"/>
    <w:rsid w:val="0001483B"/>
    <w:rsid w:val="00014864"/>
    <w:rsid w:val="000148F0"/>
    <w:rsid w:val="00015118"/>
    <w:rsid w:val="000152B2"/>
    <w:rsid w:val="00015382"/>
    <w:rsid w:val="00015405"/>
    <w:rsid w:val="00015D47"/>
    <w:rsid w:val="000162DD"/>
    <w:rsid w:val="00016ADF"/>
    <w:rsid w:val="000172A2"/>
    <w:rsid w:val="00017C6C"/>
    <w:rsid w:val="0002095B"/>
    <w:rsid w:val="00020B73"/>
    <w:rsid w:val="00020BD5"/>
    <w:rsid w:val="00020F75"/>
    <w:rsid w:val="00021343"/>
    <w:rsid w:val="0002166E"/>
    <w:rsid w:val="000228C4"/>
    <w:rsid w:val="00022A9F"/>
    <w:rsid w:val="00022B4A"/>
    <w:rsid w:val="00022EDD"/>
    <w:rsid w:val="000233D5"/>
    <w:rsid w:val="00023FAD"/>
    <w:rsid w:val="00024F3D"/>
    <w:rsid w:val="00024FF3"/>
    <w:rsid w:val="00025317"/>
    <w:rsid w:val="00025714"/>
    <w:rsid w:val="00025803"/>
    <w:rsid w:val="00025DCA"/>
    <w:rsid w:val="00026259"/>
    <w:rsid w:val="00026E86"/>
    <w:rsid w:val="000276C6"/>
    <w:rsid w:val="00027D4D"/>
    <w:rsid w:val="00027F77"/>
    <w:rsid w:val="00030342"/>
    <w:rsid w:val="00030AAD"/>
    <w:rsid w:val="0003141C"/>
    <w:rsid w:val="00031876"/>
    <w:rsid w:val="00032BFB"/>
    <w:rsid w:val="00032C50"/>
    <w:rsid w:val="0003394C"/>
    <w:rsid w:val="000342F6"/>
    <w:rsid w:val="00034354"/>
    <w:rsid w:val="000343B4"/>
    <w:rsid w:val="00034A1B"/>
    <w:rsid w:val="00034ABE"/>
    <w:rsid w:val="00035CB3"/>
    <w:rsid w:val="00036134"/>
    <w:rsid w:val="0003653C"/>
    <w:rsid w:val="0003728E"/>
    <w:rsid w:val="00040600"/>
    <w:rsid w:val="00041181"/>
    <w:rsid w:val="000421EC"/>
    <w:rsid w:val="00042330"/>
    <w:rsid w:val="00042917"/>
    <w:rsid w:val="000436E5"/>
    <w:rsid w:val="0004392E"/>
    <w:rsid w:val="00043A44"/>
    <w:rsid w:val="00043ECE"/>
    <w:rsid w:val="0004441A"/>
    <w:rsid w:val="00044BAE"/>
    <w:rsid w:val="00045647"/>
    <w:rsid w:val="000457D7"/>
    <w:rsid w:val="00045D96"/>
    <w:rsid w:val="00046744"/>
    <w:rsid w:val="00046A53"/>
    <w:rsid w:val="00047C7B"/>
    <w:rsid w:val="00051EFE"/>
    <w:rsid w:val="00052587"/>
    <w:rsid w:val="00052AB7"/>
    <w:rsid w:val="00052BC8"/>
    <w:rsid w:val="0005485A"/>
    <w:rsid w:val="000549A4"/>
    <w:rsid w:val="00054AA5"/>
    <w:rsid w:val="00055618"/>
    <w:rsid w:val="0005571E"/>
    <w:rsid w:val="000557D9"/>
    <w:rsid w:val="00055A4B"/>
    <w:rsid w:val="00057213"/>
    <w:rsid w:val="00057B00"/>
    <w:rsid w:val="00057BB7"/>
    <w:rsid w:val="00060019"/>
    <w:rsid w:val="000600D9"/>
    <w:rsid w:val="00060797"/>
    <w:rsid w:val="00060DF5"/>
    <w:rsid w:val="00061006"/>
    <w:rsid w:val="00061188"/>
    <w:rsid w:val="0006146D"/>
    <w:rsid w:val="00061C19"/>
    <w:rsid w:val="00062B33"/>
    <w:rsid w:val="00063AB4"/>
    <w:rsid w:val="00063E70"/>
    <w:rsid w:val="00064055"/>
    <w:rsid w:val="000650C8"/>
    <w:rsid w:val="000659E2"/>
    <w:rsid w:val="00065A2C"/>
    <w:rsid w:val="000663BE"/>
    <w:rsid w:val="000664BF"/>
    <w:rsid w:val="00066B70"/>
    <w:rsid w:val="00066C25"/>
    <w:rsid w:val="000672E4"/>
    <w:rsid w:val="00067406"/>
    <w:rsid w:val="000708B1"/>
    <w:rsid w:val="000709F1"/>
    <w:rsid w:val="00070A86"/>
    <w:rsid w:val="00070C38"/>
    <w:rsid w:val="0007144F"/>
    <w:rsid w:val="00071701"/>
    <w:rsid w:val="0007189E"/>
    <w:rsid w:val="00071E5A"/>
    <w:rsid w:val="000728FF"/>
    <w:rsid w:val="00072AD8"/>
    <w:rsid w:val="00072BC7"/>
    <w:rsid w:val="00072CD2"/>
    <w:rsid w:val="000739A9"/>
    <w:rsid w:val="000739E1"/>
    <w:rsid w:val="00073EDC"/>
    <w:rsid w:val="000740F7"/>
    <w:rsid w:val="00074496"/>
    <w:rsid w:val="0007467F"/>
    <w:rsid w:val="00074F01"/>
    <w:rsid w:val="00075548"/>
    <w:rsid w:val="00076E2D"/>
    <w:rsid w:val="00077C18"/>
    <w:rsid w:val="000800EC"/>
    <w:rsid w:val="0008072B"/>
    <w:rsid w:val="000807B2"/>
    <w:rsid w:val="000811F5"/>
    <w:rsid w:val="000812D7"/>
    <w:rsid w:val="00081772"/>
    <w:rsid w:val="0008253D"/>
    <w:rsid w:val="00084108"/>
    <w:rsid w:val="00084630"/>
    <w:rsid w:val="000849DF"/>
    <w:rsid w:val="0008506B"/>
    <w:rsid w:val="00086311"/>
    <w:rsid w:val="00086AD9"/>
    <w:rsid w:val="00086E38"/>
    <w:rsid w:val="00086FA8"/>
    <w:rsid w:val="00086FF4"/>
    <w:rsid w:val="000871F8"/>
    <w:rsid w:val="00087376"/>
    <w:rsid w:val="0008775A"/>
    <w:rsid w:val="00087E0B"/>
    <w:rsid w:val="0009015B"/>
    <w:rsid w:val="000903B4"/>
    <w:rsid w:val="00090E0B"/>
    <w:rsid w:val="000918A5"/>
    <w:rsid w:val="00091B10"/>
    <w:rsid w:val="00091C90"/>
    <w:rsid w:val="000932C3"/>
    <w:rsid w:val="0009366E"/>
    <w:rsid w:val="00093EA8"/>
    <w:rsid w:val="00094991"/>
    <w:rsid w:val="00094DC5"/>
    <w:rsid w:val="000951CE"/>
    <w:rsid w:val="00095526"/>
    <w:rsid w:val="0009565F"/>
    <w:rsid w:val="00095F00"/>
    <w:rsid w:val="00096781"/>
    <w:rsid w:val="00097296"/>
    <w:rsid w:val="00097A83"/>
    <w:rsid w:val="000A026E"/>
    <w:rsid w:val="000A0608"/>
    <w:rsid w:val="000A0873"/>
    <w:rsid w:val="000A1765"/>
    <w:rsid w:val="000A1D47"/>
    <w:rsid w:val="000A205E"/>
    <w:rsid w:val="000A20DD"/>
    <w:rsid w:val="000A25AA"/>
    <w:rsid w:val="000A2DCE"/>
    <w:rsid w:val="000A3058"/>
    <w:rsid w:val="000A3204"/>
    <w:rsid w:val="000A3ABE"/>
    <w:rsid w:val="000A49BD"/>
    <w:rsid w:val="000A5F25"/>
    <w:rsid w:val="000A629B"/>
    <w:rsid w:val="000A68C4"/>
    <w:rsid w:val="000A6ADD"/>
    <w:rsid w:val="000A6BCA"/>
    <w:rsid w:val="000A6E60"/>
    <w:rsid w:val="000A7267"/>
    <w:rsid w:val="000A72EB"/>
    <w:rsid w:val="000A72FA"/>
    <w:rsid w:val="000A748C"/>
    <w:rsid w:val="000A748F"/>
    <w:rsid w:val="000A7962"/>
    <w:rsid w:val="000A7CC0"/>
    <w:rsid w:val="000B038C"/>
    <w:rsid w:val="000B05F3"/>
    <w:rsid w:val="000B0A9A"/>
    <w:rsid w:val="000B12C5"/>
    <w:rsid w:val="000B12FF"/>
    <w:rsid w:val="000B1324"/>
    <w:rsid w:val="000B1ED3"/>
    <w:rsid w:val="000B22DF"/>
    <w:rsid w:val="000B2BAB"/>
    <w:rsid w:val="000B2F73"/>
    <w:rsid w:val="000B33FD"/>
    <w:rsid w:val="000B357C"/>
    <w:rsid w:val="000B384B"/>
    <w:rsid w:val="000B4908"/>
    <w:rsid w:val="000B4E16"/>
    <w:rsid w:val="000B5FD3"/>
    <w:rsid w:val="000B61BF"/>
    <w:rsid w:val="000B628A"/>
    <w:rsid w:val="000B6691"/>
    <w:rsid w:val="000B67DA"/>
    <w:rsid w:val="000B6865"/>
    <w:rsid w:val="000B6A85"/>
    <w:rsid w:val="000B7535"/>
    <w:rsid w:val="000B76F3"/>
    <w:rsid w:val="000C07AC"/>
    <w:rsid w:val="000C07D2"/>
    <w:rsid w:val="000C0FC5"/>
    <w:rsid w:val="000C0FDB"/>
    <w:rsid w:val="000C1559"/>
    <w:rsid w:val="000C23BB"/>
    <w:rsid w:val="000C2A58"/>
    <w:rsid w:val="000C31D1"/>
    <w:rsid w:val="000C35D4"/>
    <w:rsid w:val="000C3F7E"/>
    <w:rsid w:val="000C4D65"/>
    <w:rsid w:val="000C521C"/>
    <w:rsid w:val="000C5E4D"/>
    <w:rsid w:val="000C603E"/>
    <w:rsid w:val="000C64C4"/>
    <w:rsid w:val="000C66B6"/>
    <w:rsid w:val="000C687A"/>
    <w:rsid w:val="000C690A"/>
    <w:rsid w:val="000C72CD"/>
    <w:rsid w:val="000C77FD"/>
    <w:rsid w:val="000C7C15"/>
    <w:rsid w:val="000D0022"/>
    <w:rsid w:val="000D06A1"/>
    <w:rsid w:val="000D0A2A"/>
    <w:rsid w:val="000D113D"/>
    <w:rsid w:val="000D2605"/>
    <w:rsid w:val="000D2A00"/>
    <w:rsid w:val="000D2BAE"/>
    <w:rsid w:val="000D314D"/>
    <w:rsid w:val="000D32CD"/>
    <w:rsid w:val="000D354E"/>
    <w:rsid w:val="000D38EE"/>
    <w:rsid w:val="000D55B2"/>
    <w:rsid w:val="000D56FA"/>
    <w:rsid w:val="000D6A97"/>
    <w:rsid w:val="000D6BF1"/>
    <w:rsid w:val="000D6D20"/>
    <w:rsid w:val="000D733F"/>
    <w:rsid w:val="000D77E2"/>
    <w:rsid w:val="000E0034"/>
    <w:rsid w:val="000E0301"/>
    <w:rsid w:val="000E0463"/>
    <w:rsid w:val="000E04C1"/>
    <w:rsid w:val="000E05AB"/>
    <w:rsid w:val="000E0784"/>
    <w:rsid w:val="000E12C5"/>
    <w:rsid w:val="000E12C8"/>
    <w:rsid w:val="000E13B1"/>
    <w:rsid w:val="000E2A63"/>
    <w:rsid w:val="000E2A92"/>
    <w:rsid w:val="000E2B17"/>
    <w:rsid w:val="000E2D0C"/>
    <w:rsid w:val="000E376C"/>
    <w:rsid w:val="000E45FB"/>
    <w:rsid w:val="000E5306"/>
    <w:rsid w:val="000E5A58"/>
    <w:rsid w:val="000E5A92"/>
    <w:rsid w:val="000E62CC"/>
    <w:rsid w:val="000E6CAC"/>
    <w:rsid w:val="000E6EAD"/>
    <w:rsid w:val="000E70BE"/>
    <w:rsid w:val="000E7557"/>
    <w:rsid w:val="000E7ABF"/>
    <w:rsid w:val="000F03DE"/>
    <w:rsid w:val="000F0C03"/>
    <w:rsid w:val="000F0DE8"/>
    <w:rsid w:val="000F0F8A"/>
    <w:rsid w:val="000F1243"/>
    <w:rsid w:val="000F2B20"/>
    <w:rsid w:val="000F3156"/>
    <w:rsid w:val="000F38A6"/>
    <w:rsid w:val="000F38FA"/>
    <w:rsid w:val="000F4169"/>
    <w:rsid w:val="000F42DD"/>
    <w:rsid w:val="000F44A5"/>
    <w:rsid w:val="000F46C6"/>
    <w:rsid w:val="000F54C6"/>
    <w:rsid w:val="000F5AE4"/>
    <w:rsid w:val="000F6322"/>
    <w:rsid w:val="000F638E"/>
    <w:rsid w:val="000F693C"/>
    <w:rsid w:val="000F6A1B"/>
    <w:rsid w:val="000F6E7D"/>
    <w:rsid w:val="0010012A"/>
    <w:rsid w:val="00100A7A"/>
    <w:rsid w:val="00100B77"/>
    <w:rsid w:val="00100F23"/>
    <w:rsid w:val="00101338"/>
    <w:rsid w:val="00101973"/>
    <w:rsid w:val="0010286D"/>
    <w:rsid w:val="001034F0"/>
    <w:rsid w:val="00103839"/>
    <w:rsid w:val="00103B20"/>
    <w:rsid w:val="00103BCD"/>
    <w:rsid w:val="00103DB2"/>
    <w:rsid w:val="001043F5"/>
    <w:rsid w:val="00106698"/>
    <w:rsid w:val="00107371"/>
    <w:rsid w:val="0010795B"/>
    <w:rsid w:val="00107ACE"/>
    <w:rsid w:val="00107C24"/>
    <w:rsid w:val="00110679"/>
    <w:rsid w:val="0011221F"/>
    <w:rsid w:val="001137BB"/>
    <w:rsid w:val="0011430B"/>
    <w:rsid w:val="0011595C"/>
    <w:rsid w:val="00115D42"/>
    <w:rsid w:val="00115D77"/>
    <w:rsid w:val="00115D93"/>
    <w:rsid w:val="00115EE8"/>
    <w:rsid w:val="0011635C"/>
    <w:rsid w:val="00116AB7"/>
    <w:rsid w:val="00116C84"/>
    <w:rsid w:val="00120352"/>
    <w:rsid w:val="00120781"/>
    <w:rsid w:val="0012078D"/>
    <w:rsid w:val="00120935"/>
    <w:rsid w:val="0012261C"/>
    <w:rsid w:val="001226C3"/>
    <w:rsid w:val="00122D8C"/>
    <w:rsid w:val="0012384D"/>
    <w:rsid w:val="0012514C"/>
    <w:rsid w:val="00125572"/>
    <w:rsid w:val="00125EEB"/>
    <w:rsid w:val="00127348"/>
    <w:rsid w:val="00127373"/>
    <w:rsid w:val="001278B8"/>
    <w:rsid w:val="00127E72"/>
    <w:rsid w:val="0013085D"/>
    <w:rsid w:val="001311BF"/>
    <w:rsid w:val="00131862"/>
    <w:rsid w:val="00131A58"/>
    <w:rsid w:val="00132AC5"/>
    <w:rsid w:val="00132BDD"/>
    <w:rsid w:val="0013436E"/>
    <w:rsid w:val="00134413"/>
    <w:rsid w:val="00134414"/>
    <w:rsid w:val="00134C28"/>
    <w:rsid w:val="00134E64"/>
    <w:rsid w:val="00135063"/>
    <w:rsid w:val="00135B5D"/>
    <w:rsid w:val="00135BC0"/>
    <w:rsid w:val="00135D79"/>
    <w:rsid w:val="00136635"/>
    <w:rsid w:val="00136D6B"/>
    <w:rsid w:val="001372B0"/>
    <w:rsid w:val="00137823"/>
    <w:rsid w:val="00140103"/>
    <w:rsid w:val="00140819"/>
    <w:rsid w:val="00140F99"/>
    <w:rsid w:val="00141713"/>
    <w:rsid w:val="00141978"/>
    <w:rsid w:val="00141A32"/>
    <w:rsid w:val="00141A38"/>
    <w:rsid w:val="00141CD4"/>
    <w:rsid w:val="001423AB"/>
    <w:rsid w:val="001428A6"/>
    <w:rsid w:val="001433B1"/>
    <w:rsid w:val="00143BDA"/>
    <w:rsid w:val="001440E1"/>
    <w:rsid w:val="00144474"/>
    <w:rsid w:val="00144C56"/>
    <w:rsid w:val="00144F23"/>
    <w:rsid w:val="001452E9"/>
    <w:rsid w:val="001453BA"/>
    <w:rsid w:val="00145A55"/>
    <w:rsid w:val="00145E39"/>
    <w:rsid w:val="001464E4"/>
    <w:rsid w:val="00146502"/>
    <w:rsid w:val="00146A9E"/>
    <w:rsid w:val="00146AB0"/>
    <w:rsid w:val="00146B62"/>
    <w:rsid w:val="00146ECD"/>
    <w:rsid w:val="001478CB"/>
    <w:rsid w:val="00147E05"/>
    <w:rsid w:val="00150487"/>
    <w:rsid w:val="00150695"/>
    <w:rsid w:val="00150710"/>
    <w:rsid w:val="00150754"/>
    <w:rsid w:val="0015134A"/>
    <w:rsid w:val="001520DB"/>
    <w:rsid w:val="001520E0"/>
    <w:rsid w:val="001521C5"/>
    <w:rsid w:val="00152669"/>
    <w:rsid w:val="001531C3"/>
    <w:rsid w:val="00153210"/>
    <w:rsid w:val="001536A6"/>
    <w:rsid w:val="00153FAD"/>
    <w:rsid w:val="00154D52"/>
    <w:rsid w:val="00154E1C"/>
    <w:rsid w:val="0015582A"/>
    <w:rsid w:val="00155BB7"/>
    <w:rsid w:val="00155E64"/>
    <w:rsid w:val="00155E93"/>
    <w:rsid w:val="00156F13"/>
    <w:rsid w:val="00157410"/>
    <w:rsid w:val="00157632"/>
    <w:rsid w:val="00157773"/>
    <w:rsid w:val="001579B7"/>
    <w:rsid w:val="00157E3C"/>
    <w:rsid w:val="0016012F"/>
    <w:rsid w:val="001621E4"/>
    <w:rsid w:val="00162684"/>
    <w:rsid w:val="001628AC"/>
    <w:rsid w:val="00162DCD"/>
    <w:rsid w:val="00163137"/>
    <w:rsid w:val="0016372A"/>
    <w:rsid w:val="00163EDD"/>
    <w:rsid w:val="0016628B"/>
    <w:rsid w:val="00166A6E"/>
    <w:rsid w:val="00166F08"/>
    <w:rsid w:val="0017026C"/>
    <w:rsid w:val="00170812"/>
    <w:rsid w:val="001715AA"/>
    <w:rsid w:val="00171C52"/>
    <w:rsid w:val="001731F1"/>
    <w:rsid w:val="00174DA4"/>
    <w:rsid w:val="0017515C"/>
    <w:rsid w:val="001754E2"/>
    <w:rsid w:val="00176013"/>
    <w:rsid w:val="0017777F"/>
    <w:rsid w:val="00180E33"/>
    <w:rsid w:val="00180E85"/>
    <w:rsid w:val="001812BD"/>
    <w:rsid w:val="00182634"/>
    <w:rsid w:val="001832B8"/>
    <w:rsid w:val="00183A5A"/>
    <w:rsid w:val="00183CA4"/>
    <w:rsid w:val="001840A3"/>
    <w:rsid w:val="001840BA"/>
    <w:rsid w:val="00184964"/>
    <w:rsid w:val="00184D75"/>
    <w:rsid w:val="00184DCE"/>
    <w:rsid w:val="00185152"/>
    <w:rsid w:val="001867C8"/>
    <w:rsid w:val="00187F89"/>
    <w:rsid w:val="00190669"/>
    <w:rsid w:val="0019114B"/>
    <w:rsid w:val="00191343"/>
    <w:rsid w:val="00191728"/>
    <w:rsid w:val="00191D31"/>
    <w:rsid w:val="00191EBB"/>
    <w:rsid w:val="00191F2F"/>
    <w:rsid w:val="001920F7"/>
    <w:rsid w:val="0019217E"/>
    <w:rsid w:val="0019282E"/>
    <w:rsid w:val="00192CF7"/>
    <w:rsid w:val="00193069"/>
    <w:rsid w:val="0019326E"/>
    <w:rsid w:val="001945E1"/>
    <w:rsid w:val="00194A41"/>
    <w:rsid w:val="00196D50"/>
    <w:rsid w:val="00197085"/>
    <w:rsid w:val="0019727D"/>
    <w:rsid w:val="001973AD"/>
    <w:rsid w:val="00197541"/>
    <w:rsid w:val="001977DC"/>
    <w:rsid w:val="00197EBB"/>
    <w:rsid w:val="001A057F"/>
    <w:rsid w:val="001A0F22"/>
    <w:rsid w:val="001A1088"/>
    <w:rsid w:val="001A10D9"/>
    <w:rsid w:val="001A169C"/>
    <w:rsid w:val="001A1937"/>
    <w:rsid w:val="001A1B4B"/>
    <w:rsid w:val="001A1BD0"/>
    <w:rsid w:val="001A2271"/>
    <w:rsid w:val="001A247F"/>
    <w:rsid w:val="001A2EB7"/>
    <w:rsid w:val="001A36C5"/>
    <w:rsid w:val="001A3A3A"/>
    <w:rsid w:val="001A3DAD"/>
    <w:rsid w:val="001A4C8C"/>
    <w:rsid w:val="001A4E39"/>
    <w:rsid w:val="001A55C1"/>
    <w:rsid w:val="001A6420"/>
    <w:rsid w:val="001A6570"/>
    <w:rsid w:val="001A66CF"/>
    <w:rsid w:val="001A6C65"/>
    <w:rsid w:val="001B01B9"/>
    <w:rsid w:val="001B0AA7"/>
    <w:rsid w:val="001B1494"/>
    <w:rsid w:val="001B1A21"/>
    <w:rsid w:val="001B1F89"/>
    <w:rsid w:val="001B224D"/>
    <w:rsid w:val="001B2452"/>
    <w:rsid w:val="001B2978"/>
    <w:rsid w:val="001B2A0A"/>
    <w:rsid w:val="001B2B41"/>
    <w:rsid w:val="001B3329"/>
    <w:rsid w:val="001B3F85"/>
    <w:rsid w:val="001B4841"/>
    <w:rsid w:val="001B49C4"/>
    <w:rsid w:val="001B4AD1"/>
    <w:rsid w:val="001B5415"/>
    <w:rsid w:val="001B5B38"/>
    <w:rsid w:val="001B5BFD"/>
    <w:rsid w:val="001B611C"/>
    <w:rsid w:val="001B6242"/>
    <w:rsid w:val="001B630D"/>
    <w:rsid w:val="001B657E"/>
    <w:rsid w:val="001B7076"/>
    <w:rsid w:val="001B7C18"/>
    <w:rsid w:val="001B7C92"/>
    <w:rsid w:val="001C15A2"/>
    <w:rsid w:val="001C1A99"/>
    <w:rsid w:val="001C1C3A"/>
    <w:rsid w:val="001C244B"/>
    <w:rsid w:val="001C3775"/>
    <w:rsid w:val="001C3DC2"/>
    <w:rsid w:val="001C415C"/>
    <w:rsid w:val="001C4295"/>
    <w:rsid w:val="001C465A"/>
    <w:rsid w:val="001C4D8E"/>
    <w:rsid w:val="001C4FCB"/>
    <w:rsid w:val="001C638B"/>
    <w:rsid w:val="001C6A74"/>
    <w:rsid w:val="001C6CD7"/>
    <w:rsid w:val="001C7BA2"/>
    <w:rsid w:val="001D066A"/>
    <w:rsid w:val="001D0C30"/>
    <w:rsid w:val="001D1057"/>
    <w:rsid w:val="001D219B"/>
    <w:rsid w:val="001D230E"/>
    <w:rsid w:val="001D3164"/>
    <w:rsid w:val="001D345F"/>
    <w:rsid w:val="001D3F75"/>
    <w:rsid w:val="001D4677"/>
    <w:rsid w:val="001D4E58"/>
    <w:rsid w:val="001D4F81"/>
    <w:rsid w:val="001D54E9"/>
    <w:rsid w:val="001D556B"/>
    <w:rsid w:val="001D65B0"/>
    <w:rsid w:val="001D6684"/>
    <w:rsid w:val="001D68FF"/>
    <w:rsid w:val="001D69A8"/>
    <w:rsid w:val="001D6AA9"/>
    <w:rsid w:val="001D6BC9"/>
    <w:rsid w:val="001D77AE"/>
    <w:rsid w:val="001D7A82"/>
    <w:rsid w:val="001E035F"/>
    <w:rsid w:val="001E07DD"/>
    <w:rsid w:val="001E07E9"/>
    <w:rsid w:val="001E2380"/>
    <w:rsid w:val="001E3048"/>
    <w:rsid w:val="001E36BB"/>
    <w:rsid w:val="001E3A5D"/>
    <w:rsid w:val="001E3BF3"/>
    <w:rsid w:val="001E3C8D"/>
    <w:rsid w:val="001E4B75"/>
    <w:rsid w:val="001E4DC4"/>
    <w:rsid w:val="001E5750"/>
    <w:rsid w:val="001E654D"/>
    <w:rsid w:val="001E65A9"/>
    <w:rsid w:val="001E6651"/>
    <w:rsid w:val="001E672D"/>
    <w:rsid w:val="001E7319"/>
    <w:rsid w:val="001E7F3C"/>
    <w:rsid w:val="001F0106"/>
    <w:rsid w:val="001F032E"/>
    <w:rsid w:val="001F086F"/>
    <w:rsid w:val="001F0D5D"/>
    <w:rsid w:val="001F1323"/>
    <w:rsid w:val="001F2999"/>
    <w:rsid w:val="001F3499"/>
    <w:rsid w:val="001F3637"/>
    <w:rsid w:val="001F3CB3"/>
    <w:rsid w:val="001F3E2C"/>
    <w:rsid w:val="001F4814"/>
    <w:rsid w:val="001F4C88"/>
    <w:rsid w:val="001F4F95"/>
    <w:rsid w:val="001F532F"/>
    <w:rsid w:val="001F5449"/>
    <w:rsid w:val="001F56E5"/>
    <w:rsid w:val="001F6366"/>
    <w:rsid w:val="001F64C1"/>
    <w:rsid w:val="001F6A68"/>
    <w:rsid w:val="001F77B0"/>
    <w:rsid w:val="001F7F21"/>
    <w:rsid w:val="002007E4"/>
    <w:rsid w:val="00200AA5"/>
    <w:rsid w:val="00200F25"/>
    <w:rsid w:val="00201574"/>
    <w:rsid w:val="00201EBF"/>
    <w:rsid w:val="00202049"/>
    <w:rsid w:val="00202435"/>
    <w:rsid w:val="002024E7"/>
    <w:rsid w:val="00203004"/>
    <w:rsid w:val="00203597"/>
    <w:rsid w:val="00203926"/>
    <w:rsid w:val="00203B44"/>
    <w:rsid w:val="00203EC6"/>
    <w:rsid w:val="002056C1"/>
    <w:rsid w:val="002057CD"/>
    <w:rsid w:val="00205BEB"/>
    <w:rsid w:val="0020607D"/>
    <w:rsid w:val="00206BB1"/>
    <w:rsid w:val="00206D8F"/>
    <w:rsid w:val="00206E48"/>
    <w:rsid w:val="002101B6"/>
    <w:rsid w:val="0021040B"/>
    <w:rsid w:val="0021102B"/>
    <w:rsid w:val="002110A5"/>
    <w:rsid w:val="002113F3"/>
    <w:rsid w:val="002117F4"/>
    <w:rsid w:val="00211FEB"/>
    <w:rsid w:val="00212249"/>
    <w:rsid w:val="0021231B"/>
    <w:rsid w:val="00213499"/>
    <w:rsid w:val="00214CB5"/>
    <w:rsid w:val="002153CE"/>
    <w:rsid w:val="00215AF1"/>
    <w:rsid w:val="00216357"/>
    <w:rsid w:val="00216729"/>
    <w:rsid w:val="002167A3"/>
    <w:rsid w:val="00217320"/>
    <w:rsid w:val="002173BA"/>
    <w:rsid w:val="0021767A"/>
    <w:rsid w:val="00220E4E"/>
    <w:rsid w:val="0022167B"/>
    <w:rsid w:val="00221A19"/>
    <w:rsid w:val="00221C40"/>
    <w:rsid w:val="00221F28"/>
    <w:rsid w:val="00222425"/>
    <w:rsid w:val="00222B24"/>
    <w:rsid w:val="00223524"/>
    <w:rsid w:val="00223BD0"/>
    <w:rsid w:val="00223DCA"/>
    <w:rsid w:val="00223E8E"/>
    <w:rsid w:val="00224689"/>
    <w:rsid w:val="00225143"/>
    <w:rsid w:val="0022519D"/>
    <w:rsid w:val="00225832"/>
    <w:rsid w:val="00225CCC"/>
    <w:rsid w:val="00225D77"/>
    <w:rsid w:val="00226652"/>
    <w:rsid w:val="0022701B"/>
    <w:rsid w:val="002272F2"/>
    <w:rsid w:val="00227786"/>
    <w:rsid w:val="0022782F"/>
    <w:rsid w:val="00227A36"/>
    <w:rsid w:val="00227EE1"/>
    <w:rsid w:val="002316BD"/>
    <w:rsid w:val="002316FE"/>
    <w:rsid w:val="00231D22"/>
    <w:rsid w:val="002321EC"/>
    <w:rsid w:val="002323CA"/>
    <w:rsid w:val="00232963"/>
    <w:rsid w:val="002329A2"/>
    <w:rsid w:val="00233777"/>
    <w:rsid w:val="00233813"/>
    <w:rsid w:val="0023398A"/>
    <w:rsid w:val="00233A6C"/>
    <w:rsid w:val="002340BF"/>
    <w:rsid w:val="002341C0"/>
    <w:rsid w:val="00234523"/>
    <w:rsid w:val="00234B29"/>
    <w:rsid w:val="00235839"/>
    <w:rsid w:val="002358C7"/>
    <w:rsid w:val="00235B81"/>
    <w:rsid w:val="00235E58"/>
    <w:rsid w:val="002363DE"/>
    <w:rsid w:val="0023650D"/>
    <w:rsid w:val="00236BD6"/>
    <w:rsid w:val="00236EBB"/>
    <w:rsid w:val="00242507"/>
    <w:rsid w:val="002425BB"/>
    <w:rsid w:val="00243575"/>
    <w:rsid w:val="00244117"/>
    <w:rsid w:val="002450A3"/>
    <w:rsid w:val="00245EEC"/>
    <w:rsid w:val="00246259"/>
    <w:rsid w:val="0024630B"/>
    <w:rsid w:val="00246ED7"/>
    <w:rsid w:val="00247B0E"/>
    <w:rsid w:val="00250A2C"/>
    <w:rsid w:val="002518DB"/>
    <w:rsid w:val="00251FC0"/>
    <w:rsid w:val="00252022"/>
    <w:rsid w:val="00252204"/>
    <w:rsid w:val="002523A3"/>
    <w:rsid w:val="00252849"/>
    <w:rsid w:val="00253227"/>
    <w:rsid w:val="00253A09"/>
    <w:rsid w:val="0025400C"/>
    <w:rsid w:val="00255858"/>
    <w:rsid w:val="00255E2F"/>
    <w:rsid w:val="002560FE"/>
    <w:rsid w:val="002561F4"/>
    <w:rsid w:val="002569A7"/>
    <w:rsid w:val="00256AB7"/>
    <w:rsid w:val="00256BDD"/>
    <w:rsid w:val="00256C3A"/>
    <w:rsid w:val="002579CC"/>
    <w:rsid w:val="002579EF"/>
    <w:rsid w:val="00257CD5"/>
    <w:rsid w:val="00257EBD"/>
    <w:rsid w:val="00260B72"/>
    <w:rsid w:val="00260D42"/>
    <w:rsid w:val="002617D2"/>
    <w:rsid w:val="00261A93"/>
    <w:rsid w:val="00261B71"/>
    <w:rsid w:val="002620DD"/>
    <w:rsid w:val="002637AA"/>
    <w:rsid w:val="00263D03"/>
    <w:rsid w:val="00264586"/>
    <w:rsid w:val="00264636"/>
    <w:rsid w:val="002648D1"/>
    <w:rsid w:val="002652C5"/>
    <w:rsid w:val="002667C2"/>
    <w:rsid w:val="00270E8E"/>
    <w:rsid w:val="0027161A"/>
    <w:rsid w:val="002719DE"/>
    <w:rsid w:val="002722B6"/>
    <w:rsid w:val="00272D5F"/>
    <w:rsid w:val="002738E8"/>
    <w:rsid w:val="0027436D"/>
    <w:rsid w:val="00274858"/>
    <w:rsid w:val="00275C6E"/>
    <w:rsid w:val="00275D32"/>
    <w:rsid w:val="00276114"/>
    <w:rsid w:val="00276658"/>
    <w:rsid w:val="00276B86"/>
    <w:rsid w:val="0027729C"/>
    <w:rsid w:val="002778C4"/>
    <w:rsid w:val="00277A20"/>
    <w:rsid w:val="00281355"/>
    <w:rsid w:val="002818A3"/>
    <w:rsid w:val="00281B98"/>
    <w:rsid w:val="00283801"/>
    <w:rsid w:val="00283AB5"/>
    <w:rsid w:val="0028475F"/>
    <w:rsid w:val="00284F48"/>
    <w:rsid w:val="00285210"/>
    <w:rsid w:val="00285735"/>
    <w:rsid w:val="00285782"/>
    <w:rsid w:val="00285844"/>
    <w:rsid w:val="00285B64"/>
    <w:rsid w:val="002862A4"/>
    <w:rsid w:val="00286CF2"/>
    <w:rsid w:val="00287062"/>
    <w:rsid w:val="00287580"/>
    <w:rsid w:val="0029176D"/>
    <w:rsid w:val="00291D50"/>
    <w:rsid w:val="00292C64"/>
    <w:rsid w:val="00292CCA"/>
    <w:rsid w:val="002930F1"/>
    <w:rsid w:val="00293914"/>
    <w:rsid w:val="00294000"/>
    <w:rsid w:val="00294138"/>
    <w:rsid w:val="00294BA1"/>
    <w:rsid w:val="0029559B"/>
    <w:rsid w:val="00296232"/>
    <w:rsid w:val="00297317"/>
    <w:rsid w:val="0029757A"/>
    <w:rsid w:val="002A01EF"/>
    <w:rsid w:val="002A0E50"/>
    <w:rsid w:val="002A0FC5"/>
    <w:rsid w:val="002A1046"/>
    <w:rsid w:val="002A1B32"/>
    <w:rsid w:val="002A1BC8"/>
    <w:rsid w:val="002A1CE8"/>
    <w:rsid w:val="002A284D"/>
    <w:rsid w:val="002A2DC0"/>
    <w:rsid w:val="002A2F31"/>
    <w:rsid w:val="002A3669"/>
    <w:rsid w:val="002A3A81"/>
    <w:rsid w:val="002A454A"/>
    <w:rsid w:val="002A46DF"/>
    <w:rsid w:val="002A4861"/>
    <w:rsid w:val="002A4881"/>
    <w:rsid w:val="002A4C86"/>
    <w:rsid w:val="002A4CFA"/>
    <w:rsid w:val="002A4D8B"/>
    <w:rsid w:val="002A54C8"/>
    <w:rsid w:val="002A61BA"/>
    <w:rsid w:val="002A6747"/>
    <w:rsid w:val="002A69BD"/>
    <w:rsid w:val="002B02E5"/>
    <w:rsid w:val="002B0BE1"/>
    <w:rsid w:val="002B11C2"/>
    <w:rsid w:val="002B1D69"/>
    <w:rsid w:val="002B2608"/>
    <w:rsid w:val="002B2E3C"/>
    <w:rsid w:val="002B3144"/>
    <w:rsid w:val="002B3446"/>
    <w:rsid w:val="002B34C4"/>
    <w:rsid w:val="002B3CC1"/>
    <w:rsid w:val="002B4698"/>
    <w:rsid w:val="002B4C1E"/>
    <w:rsid w:val="002B4FB1"/>
    <w:rsid w:val="002B5095"/>
    <w:rsid w:val="002B53A6"/>
    <w:rsid w:val="002B5612"/>
    <w:rsid w:val="002B5B45"/>
    <w:rsid w:val="002B6526"/>
    <w:rsid w:val="002B6E11"/>
    <w:rsid w:val="002B7278"/>
    <w:rsid w:val="002B75B6"/>
    <w:rsid w:val="002B76ED"/>
    <w:rsid w:val="002B7B6B"/>
    <w:rsid w:val="002B7F5A"/>
    <w:rsid w:val="002C06DE"/>
    <w:rsid w:val="002C09B2"/>
    <w:rsid w:val="002C0DA7"/>
    <w:rsid w:val="002C0EF4"/>
    <w:rsid w:val="002C240E"/>
    <w:rsid w:val="002C3F56"/>
    <w:rsid w:val="002C4205"/>
    <w:rsid w:val="002C4591"/>
    <w:rsid w:val="002C4908"/>
    <w:rsid w:val="002C6432"/>
    <w:rsid w:val="002C6CE9"/>
    <w:rsid w:val="002D003A"/>
    <w:rsid w:val="002D0241"/>
    <w:rsid w:val="002D03D4"/>
    <w:rsid w:val="002D11E8"/>
    <w:rsid w:val="002D12B9"/>
    <w:rsid w:val="002D1F08"/>
    <w:rsid w:val="002D2678"/>
    <w:rsid w:val="002D38A2"/>
    <w:rsid w:val="002D4480"/>
    <w:rsid w:val="002D5242"/>
    <w:rsid w:val="002D5502"/>
    <w:rsid w:val="002D7270"/>
    <w:rsid w:val="002E0277"/>
    <w:rsid w:val="002E0726"/>
    <w:rsid w:val="002E0DC2"/>
    <w:rsid w:val="002E102E"/>
    <w:rsid w:val="002E1B01"/>
    <w:rsid w:val="002E1E42"/>
    <w:rsid w:val="002E2793"/>
    <w:rsid w:val="002E28AA"/>
    <w:rsid w:val="002E2945"/>
    <w:rsid w:val="002E33FE"/>
    <w:rsid w:val="002E35F7"/>
    <w:rsid w:val="002E36D6"/>
    <w:rsid w:val="002E3B94"/>
    <w:rsid w:val="002E3EBB"/>
    <w:rsid w:val="002E4140"/>
    <w:rsid w:val="002E4522"/>
    <w:rsid w:val="002E49A1"/>
    <w:rsid w:val="002E4A76"/>
    <w:rsid w:val="002E4B70"/>
    <w:rsid w:val="002E52D6"/>
    <w:rsid w:val="002E55DB"/>
    <w:rsid w:val="002E59E9"/>
    <w:rsid w:val="002E5B8F"/>
    <w:rsid w:val="002E61F4"/>
    <w:rsid w:val="002E6589"/>
    <w:rsid w:val="002E6CD4"/>
    <w:rsid w:val="002E7293"/>
    <w:rsid w:val="002F017A"/>
    <w:rsid w:val="002F0C10"/>
    <w:rsid w:val="002F108D"/>
    <w:rsid w:val="002F18CA"/>
    <w:rsid w:val="002F1E08"/>
    <w:rsid w:val="002F211C"/>
    <w:rsid w:val="002F2507"/>
    <w:rsid w:val="002F2C7D"/>
    <w:rsid w:val="002F2FC6"/>
    <w:rsid w:val="002F35B7"/>
    <w:rsid w:val="002F4032"/>
    <w:rsid w:val="002F4248"/>
    <w:rsid w:val="002F46A2"/>
    <w:rsid w:val="002F4EA3"/>
    <w:rsid w:val="002F5186"/>
    <w:rsid w:val="002F5945"/>
    <w:rsid w:val="002F63B8"/>
    <w:rsid w:val="002F6513"/>
    <w:rsid w:val="002F6EDA"/>
    <w:rsid w:val="002F6F39"/>
    <w:rsid w:val="002F7136"/>
    <w:rsid w:val="002F7453"/>
    <w:rsid w:val="002F7FBD"/>
    <w:rsid w:val="00300A3E"/>
    <w:rsid w:val="00301049"/>
    <w:rsid w:val="0030138A"/>
    <w:rsid w:val="003013EF"/>
    <w:rsid w:val="00301EF5"/>
    <w:rsid w:val="00302A3C"/>
    <w:rsid w:val="00302CBE"/>
    <w:rsid w:val="003039D6"/>
    <w:rsid w:val="003046B9"/>
    <w:rsid w:val="00304A18"/>
    <w:rsid w:val="00304EB5"/>
    <w:rsid w:val="00304F40"/>
    <w:rsid w:val="00306FEE"/>
    <w:rsid w:val="00307633"/>
    <w:rsid w:val="00310614"/>
    <w:rsid w:val="00311317"/>
    <w:rsid w:val="00311F7E"/>
    <w:rsid w:val="00312310"/>
    <w:rsid w:val="00312411"/>
    <w:rsid w:val="003130A8"/>
    <w:rsid w:val="003131EE"/>
    <w:rsid w:val="00313483"/>
    <w:rsid w:val="0031370E"/>
    <w:rsid w:val="00313BDF"/>
    <w:rsid w:val="00313F1C"/>
    <w:rsid w:val="0031407E"/>
    <w:rsid w:val="003149AE"/>
    <w:rsid w:val="00314CA5"/>
    <w:rsid w:val="00314F24"/>
    <w:rsid w:val="00315386"/>
    <w:rsid w:val="003153C4"/>
    <w:rsid w:val="00317D01"/>
    <w:rsid w:val="00317E41"/>
    <w:rsid w:val="00320171"/>
    <w:rsid w:val="0032097A"/>
    <w:rsid w:val="00321274"/>
    <w:rsid w:val="003215D0"/>
    <w:rsid w:val="00321759"/>
    <w:rsid w:val="00321FF2"/>
    <w:rsid w:val="003223B4"/>
    <w:rsid w:val="00322734"/>
    <w:rsid w:val="00322A00"/>
    <w:rsid w:val="00322FF7"/>
    <w:rsid w:val="00323267"/>
    <w:rsid w:val="00323E6A"/>
    <w:rsid w:val="00323F60"/>
    <w:rsid w:val="00324041"/>
    <w:rsid w:val="0032404B"/>
    <w:rsid w:val="00324991"/>
    <w:rsid w:val="00324B7D"/>
    <w:rsid w:val="00324E5C"/>
    <w:rsid w:val="003250D7"/>
    <w:rsid w:val="003257AC"/>
    <w:rsid w:val="0032598F"/>
    <w:rsid w:val="00325CAF"/>
    <w:rsid w:val="00326937"/>
    <w:rsid w:val="0032699B"/>
    <w:rsid w:val="00326F3A"/>
    <w:rsid w:val="0032742E"/>
    <w:rsid w:val="003277D6"/>
    <w:rsid w:val="00327B28"/>
    <w:rsid w:val="00330E50"/>
    <w:rsid w:val="0033102C"/>
    <w:rsid w:val="003318BD"/>
    <w:rsid w:val="00331F4E"/>
    <w:rsid w:val="00332869"/>
    <w:rsid w:val="00332E1B"/>
    <w:rsid w:val="00333465"/>
    <w:rsid w:val="003336A3"/>
    <w:rsid w:val="00333CE2"/>
    <w:rsid w:val="00333EB6"/>
    <w:rsid w:val="0033474C"/>
    <w:rsid w:val="00334952"/>
    <w:rsid w:val="00335FFE"/>
    <w:rsid w:val="00336227"/>
    <w:rsid w:val="00337CC4"/>
    <w:rsid w:val="00337FD0"/>
    <w:rsid w:val="003408E6"/>
    <w:rsid w:val="00340C3E"/>
    <w:rsid w:val="00340FE8"/>
    <w:rsid w:val="003413F9"/>
    <w:rsid w:val="003415DF"/>
    <w:rsid w:val="00341EC1"/>
    <w:rsid w:val="00342A71"/>
    <w:rsid w:val="00342EF6"/>
    <w:rsid w:val="003434EB"/>
    <w:rsid w:val="003447DB"/>
    <w:rsid w:val="0034513F"/>
    <w:rsid w:val="00345265"/>
    <w:rsid w:val="0034650F"/>
    <w:rsid w:val="00346C28"/>
    <w:rsid w:val="0035066F"/>
    <w:rsid w:val="003507EB"/>
    <w:rsid w:val="00350B5B"/>
    <w:rsid w:val="00351114"/>
    <w:rsid w:val="003517A8"/>
    <w:rsid w:val="00351B69"/>
    <w:rsid w:val="00352149"/>
    <w:rsid w:val="00352263"/>
    <w:rsid w:val="00353533"/>
    <w:rsid w:val="00353577"/>
    <w:rsid w:val="003539C1"/>
    <w:rsid w:val="00353F68"/>
    <w:rsid w:val="00354F46"/>
    <w:rsid w:val="00355D27"/>
    <w:rsid w:val="00357533"/>
    <w:rsid w:val="00357F12"/>
    <w:rsid w:val="00360194"/>
    <w:rsid w:val="003602CD"/>
    <w:rsid w:val="003604FB"/>
    <w:rsid w:val="003608E5"/>
    <w:rsid w:val="003610B6"/>
    <w:rsid w:val="003610C4"/>
    <w:rsid w:val="00361C87"/>
    <w:rsid w:val="00361D3C"/>
    <w:rsid w:val="0036215B"/>
    <w:rsid w:val="0036294B"/>
    <w:rsid w:val="0036294C"/>
    <w:rsid w:val="003629E3"/>
    <w:rsid w:val="00362D0F"/>
    <w:rsid w:val="00363709"/>
    <w:rsid w:val="0036384E"/>
    <w:rsid w:val="00363A7D"/>
    <w:rsid w:val="00363CBF"/>
    <w:rsid w:val="003646E0"/>
    <w:rsid w:val="00364AFB"/>
    <w:rsid w:val="003654C4"/>
    <w:rsid w:val="00366051"/>
    <w:rsid w:val="0036611B"/>
    <w:rsid w:val="00367AF2"/>
    <w:rsid w:val="00370412"/>
    <w:rsid w:val="00370E6D"/>
    <w:rsid w:val="00371047"/>
    <w:rsid w:val="003710B3"/>
    <w:rsid w:val="0037147A"/>
    <w:rsid w:val="003714CE"/>
    <w:rsid w:val="0037278F"/>
    <w:rsid w:val="00372A0B"/>
    <w:rsid w:val="00372A83"/>
    <w:rsid w:val="00372C2F"/>
    <w:rsid w:val="003731DE"/>
    <w:rsid w:val="0037348C"/>
    <w:rsid w:val="00373636"/>
    <w:rsid w:val="003742C3"/>
    <w:rsid w:val="003751D8"/>
    <w:rsid w:val="003752B9"/>
    <w:rsid w:val="0037573A"/>
    <w:rsid w:val="00376BD7"/>
    <w:rsid w:val="00376EB7"/>
    <w:rsid w:val="00377276"/>
    <w:rsid w:val="00381016"/>
    <w:rsid w:val="00381833"/>
    <w:rsid w:val="00381835"/>
    <w:rsid w:val="00381B68"/>
    <w:rsid w:val="00381B72"/>
    <w:rsid w:val="00381C1A"/>
    <w:rsid w:val="0038217F"/>
    <w:rsid w:val="00382305"/>
    <w:rsid w:val="003823BF"/>
    <w:rsid w:val="00382506"/>
    <w:rsid w:val="00382B2F"/>
    <w:rsid w:val="003835CA"/>
    <w:rsid w:val="00384258"/>
    <w:rsid w:val="003844C5"/>
    <w:rsid w:val="00384724"/>
    <w:rsid w:val="00384E61"/>
    <w:rsid w:val="0038597C"/>
    <w:rsid w:val="0038627D"/>
    <w:rsid w:val="0038751E"/>
    <w:rsid w:val="00387811"/>
    <w:rsid w:val="00387861"/>
    <w:rsid w:val="003878E3"/>
    <w:rsid w:val="00387D3C"/>
    <w:rsid w:val="00390724"/>
    <w:rsid w:val="00390982"/>
    <w:rsid w:val="00390BDB"/>
    <w:rsid w:val="00390D1A"/>
    <w:rsid w:val="00391656"/>
    <w:rsid w:val="00391687"/>
    <w:rsid w:val="00392055"/>
    <w:rsid w:val="00392177"/>
    <w:rsid w:val="0039251B"/>
    <w:rsid w:val="0039354E"/>
    <w:rsid w:val="00393CB0"/>
    <w:rsid w:val="00393E4D"/>
    <w:rsid w:val="003946B2"/>
    <w:rsid w:val="003949C5"/>
    <w:rsid w:val="00394E9D"/>
    <w:rsid w:val="00396190"/>
    <w:rsid w:val="00396C29"/>
    <w:rsid w:val="003978AE"/>
    <w:rsid w:val="00397AC1"/>
    <w:rsid w:val="00397BEA"/>
    <w:rsid w:val="00397FA3"/>
    <w:rsid w:val="003A0205"/>
    <w:rsid w:val="003A0A61"/>
    <w:rsid w:val="003A18C1"/>
    <w:rsid w:val="003A256C"/>
    <w:rsid w:val="003A2671"/>
    <w:rsid w:val="003A2909"/>
    <w:rsid w:val="003A2A2F"/>
    <w:rsid w:val="003A2F7D"/>
    <w:rsid w:val="003A2FD7"/>
    <w:rsid w:val="003A328C"/>
    <w:rsid w:val="003A405D"/>
    <w:rsid w:val="003A4545"/>
    <w:rsid w:val="003A4552"/>
    <w:rsid w:val="003A4911"/>
    <w:rsid w:val="003A544D"/>
    <w:rsid w:val="003A59B5"/>
    <w:rsid w:val="003A5E73"/>
    <w:rsid w:val="003A5FA2"/>
    <w:rsid w:val="003A77C1"/>
    <w:rsid w:val="003B1344"/>
    <w:rsid w:val="003B15CC"/>
    <w:rsid w:val="003B1833"/>
    <w:rsid w:val="003B2A8E"/>
    <w:rsid w:val="003B2F36"/>
    <w:rsid w:val="003B2FAB"/>
    <w:rsid w:val="003B2FE4"/>
    <w:rsid w:val="003B3D55"/>
    <w:rsid w:val="003B3FBE"/>
    <w:rsid w:val="003B41D9"/>
    <w:rsid w:val="003B469B"/>
    <w:rsid w:val="003B4B7F"/>
    <w:rsid w:val="003B4CB7"/>
    <w:rsid w:val="003B544E"/>
    <w:rsid w:val="003B64CA"/>
    <w:rsid w:val="003B661E"/>
    <w:rsid w:val="003B67CC"/>
    <w:rsid w:val="003B6856"/>
    <w:rsid w:val="003B702F"/>
    <w:rsid w:val="003C0424"/>
    <w:rsid w:val="003C18EB"/>
    <w:rsid w:val="003C268A"/>
    <w:rsid w:val="003C3AEA"/>
    <w:rsid w:val="003C50DC"/>
    <w:rsid w:val="003C513D"/>
    <w:rsid w:val="003C56AD"/>
    <w:rsid w:val="003C57F5"/>
    <w:rsid w:val="003C59C0"/>
    <w:rsid w:val="003C5A8F"/>
    <w:rsid w:val="003C6C58"/>
    <w:rsid w:val="003C7463"/>
    <w:rsid w:val="003C76DB"/>
    <w:rsid w:val="003C7E75"/>
    <w:rsid w:val="003D0697"/>
    <w:rsid w:val="003D0F24"/>
    <w:rsid w:val="003D15C4"/>
    <w:rsid w:val="003D19F5"/>
    <w:rsid w:val="003D1F8F"/>
    <w:rsid w:val="003D2548"/>
    <w:rsid w:val="003D2563"/>
    <w:rsid w:val="003D35B5"/>
    <w:rsid w:val="003D37D7"/>
    <w:rsid w:val="003D3A30"/>
    <w:rsid w:val="003D3C2B"/>
    <w:rsid w:val="003D4150"/>
    <w:rsid w:val="003D500E"/>
    <w:rsid w:val="003D5949"/>
    <w:rsid w:val="003D5BC2"/>
    <w:rsid w:val="003D5D33"/>
    <w:rsid w:val="003D64C0"/>
    <w:rsid w:val="003D6CC1"/>
    <w:rsid w:val="003D7011"/>
    <w:rsid w:val="003D7F51"/>
    <w:rsid w:val="003E00C2"/>
    <w:rsid w:val="003E0376"/>
    <w:rsid w:val="003E057B"/>
    <w:rsid w:val="003E0610"/>
    <w:rsid w:val="003E0921"/>
    <w:rsid w:val="003E0F40"/>
    <w:rsid w:val="003E1690"/>
    <w:rsid w:val="003E1A69"/>
    <w:rsid w:val="003E1F25"/>
    <w:rsid w:val="003E37CC"/>
    <w:rsid w:val="003E3972"/>
    <w:rsid w:val="003E464A"/>
    <w:rsid w:val="003E47C5"/>
    <w:rsid w:val="003E5657"/>
    <w:rsid w:val="003E598F"/>
    <w:rsid w:val="003E5DB8"/>
    <w:rsid w:val="003E5FD2"/>
    <w:rsid w:val="003E63C8"/>
    <w:rsid w:val="003E649C"/>
    <w:rsid w:val="003E7245"/>
    <w:rsid w:val="003E766E"/>
    <w:rsid w:val="003E7D24"/>
    <w:rsid w:val="003F0097"/>
    <w:rsid w:val="003F0653"/>
    <w:rsid w:val="003F06E3"/>
    <w:rsid w:val="003F0AD6"/>
    <w:rsid w:val="003F1EFD"/>
    <w:rsid w:val="003F26CF"/>
    <w:rsid w:val="003F3321"/>
    <w:rsid w:val="003F4A82"/>
    <w:rsid w:val="003F57E6"/>
    <w:rsid w:val="003F64FF"/>
    <w:rsid w:val="003F67DC"/>
    <w:rsid w:val="003F6C9A"/>
    <w:rsid w:val="00400023"/>
    <w:rsid w:val="00400104"/>
    <w:rsid w:val="0040104A"/>
    <w:rsid w:val="004018D0"/>
    <w:rsid w:val="00401A61"/>
    <w:rsid w:val="00401ACC"/>
    <w:rsid w:val="0040204B"/>
    <w:rsid w:val="004026BA"/>
    <w:rsid w:val="0040276A"/>
    <w:rsid w:val="004029BB"/>
    <w:rsid w:val="00402CE5"/>
    <w:rsid w:val="004030B4"/>
    <w:rsid w:val="00403CFF"/>
    <w:rsid w:val="00403E02"/>
    <w:rsid w:val="0040417F"/>
    <w:rsid w:val="00404B6B"/>
    <w:rsid w:val="00405AC2"/>
    <w:rsid w:val="00405E7D"/>
    <w:rsid w:val="004073DB"/>
    <w:rsid w:val="00407438"/>
    <w:rsid w:val="00407852"/>
    <w:rsid w:val="004079BA"/>
    <w:rsid w:val="00407D1C"/>
    <w:rsid w:val="004102B7"/>
    <w:rsid w:val="004106BE"/>
    <w:rsid w:val="004124AE"/>
    <w:rsid w:val="00413318"/>
    <w:rsid w:val="00413504"/>
    <w:rsid w:val="004147B0"/>
    <w:rsid w:val="00414E91"/>
    <w:rsid w:val="0041644B"/>
    <w:rsid w:val="004166E6"/>
    <w:rsid w:val="00416E4D"/>
    <w:rsid w:val="00416E95"/>
    <w:rsid w:val="0041724C"/>
    <w:rsid w:val="004178ED"/>
    <w:rsid w:val="00417B1D"/>
    <w:rsid w:val="0042002C"/>
    <w:rsid w:val="004207F7"/>
    <w:rsid w:val="004209DF"/>
    <w:rsid w:val="00420D6D"/>
    <w:rsid w:val="00420D7A"/>
    <w:rsid w:val="0042115A"/>
    <w:rsid w:val="004213A9"/>
    <w:rsid w:val="00421C56"/>
    <w:rsid w:val="00422676"/>
    <w:rsid w:val="0042300F"/>
    <w:rsid w:val="00423387"/>
    <w:rsid w:val="0042346E"/>
    <w:rsid w:val="00423536"/>
    <w:rsid w:val="004238DB"/>
    <w:rsid w:val="004243BB"/>
    <w:rsid w:val="0042451F"/>
    <w:rsid w:val="00425282"/>
    <w:rsid w:val="004253A7"/>
    <w:rsid w:val="00425BBD"/>
    <w:rsid w:val="00426A96"/>
    <w:rsid w:val="00426D9C"/>
    <w:rsid w:val="00430327"/>
    <w:rsid w:val="00430D08"/>
    <w:rsid w:val="00430E2A"/>
    <w:rsid w:val="0043102C"/>
    <w:rsid w:val="00431286"/>
    <w:rsid w:val="00431CDA"/>
    <w:rsid w:val="00431CFE"/>
    <w:rsid w:val="00431D52"/>
    <w:rsid w:val="00431EDF"/>
    <w:rsid w:val="004328E0"/>
    <w:rsid w:val="00433783"/>
    <w:rsid w:val="00433C5A"/>
    <w:rsid w:val="0043477F"/>
    <w:rsid w:val="00434A29"/>
    <w:rsid w:val="00434B1A"/>
    <w:rsid w:val="00434DCA"/>
    <w:rsid w:val="00435AF2"/>
    <w:rsid w:val="00435D3C"/>
    <w:rsid w:val="004366B9"/>
    <w:rsid w:val="00436769"/>
    <w:rsid w:val="00436854"/>
    <w:rsid w:val="00436A4E"/>
    <w:rsid w:val="00436D6E"/>
    <w:rsid w:val="00436DEE"/>
    <w:rsid w:val="00437256"/>
    <w:rsid w:val="00437C0F"/>
    <w:rsid w:val="00437DEF"/>
    <w:rsid w:val="00437F94"/>
    <w:rsid w:val="004402E0"/>
    <w:rsid w:val="00440A95"/>
    <w:rsid w:val="00440A9C"/>
    <w:rsid w:val="00440DF5"/>
    <w:rsid w:val="00442105"/>
    <w:rsid w:val="0044249F"/>
    <w:rsid w:val="00442B18"/>
    <w:rsid w:val="004444CC"/>
    <w:rsid w:val="004448CF"/>
    <w:rsid w:val="00444984"/>
    <w:rsid w:val="00444BE5"/>
    <w:rsid w:val="00445DC8"/>
    <w:rsid w:val="0044680B"/>
    <w:rsid w:val="0044683C"/>
    <w:rsid w:val="0044696F"/>
    <w:rsid w:val="0044711F"/>
    <w:rsid w:val="0044752E"/>
    <w:rsid w:val="004477AB"/>
    <w:rsid w:val="0045087F"/>
    <w:rsid w:val="00450FA5"/>
    <w:rsid w:val="00451245"/>
    <w:rsid w:val="00452076"/>
    <w:rsid w:val="004521C1"/>
    <w:rsid w:val="0045227E"/>
    <w:rsid w:val="00452B11"/>
    <w:rsid w:val="00452F05"/>
    <w:rsid w:val="00452FDD"/>
    <w:rsid w:val="004530A9"/>
    <w:rsid w:val="004530D4"/>
    <w:rsid w:val="00453DB8"/>
    <w:rsid w:val="004540E8"/>
    <w:rsid w:val="00454887"/>
    <w:rsid w:val="00455028"/>
    <w:rsid w:val="00455CF5"/>
    <w:rsid w:val="00455D22"/>
    <w:rsid w:val="004565E9"/>
    <w:rsid w:val="00456916"/>
    <w:rsid w:val="00456AA9"/>
    <w:rsid w:val="00456AC0"/>
    <w:rsid w:val="0045756A"/>
    <w:rsid w:val="00457CB8"/>
    <w:rsid w:val="0046091F"/>
    <w:rsid w:val="004611B6"/>
    <w:rsid w:val="00462319"/>
    <w:rsid w:val="004624F3"/>
    <w:rsid w:val="004632C7"/>
    <w:rsid w:val="00463BE0"/>
    <w:rsid w:val="00463CBF"/>
    <w:rsid w:val="00463D59"/>
    <w:rsid w:val="004640A1"/>
    <w:rsid w:val="00464856"/>
    <w:rsid w:val="00464FD3"/>
    <w:rsid w:val="00465055"/>
    <w:rsid w:val="00465A2E"/>
    <w:rsid w:val="00465A6B"/>
    <w:rsid w:val="00465ADB"/>
    <w:rsid w:val="004665DE"/>
    <w:rsid w:val="0046710B"/>
    <w:rsid w:val="0047066A"/>
    <w:rsid w:val="00470C7D"/>
    <w:rsid w:val="00470D1D"/>
    <w:rsid w:val="00471815"/>
    <w:rsid w:val="004720BA"/>
    <w:rsid w:val="0047216B"/>
    <w:rsid w:val="00473AD0"/>
    <w:rsid w:val="00473DDF"/>
    <w:rsid w:val="004746C7"/>
    <w:rsid w:val="0047563A"/>
    <w:rsid w:val="00475C05"/>
    <w:rsid w:val="004767FA"/>
    <w:rsid w:val="004768C5"/>
    <w:rsid w:val="004769BF"/>
    <w:rsid w:val="00476A67"/>
    <w:rsid w:val="0047715A"/>
    <w:rsid w:val="0047788B"/>
    <w:rsid w:val="00480221"/>
    <w:rsid w:val="00481A6F"/>
    <w:rsid w:val="00481DBA"/>
    <w:rsid w:val="004822B0"/>
    <w:rsid w:val="00482394"/>
    <w:rsid w:val="004825A9"/>
    <w:rsid w:val="00482E6D"/>
    <w:rsid w:val="0048318B"/>
    <w:rsid w:val="004836C8"/>
    <w:rsid w:val="00483757"/>
    <w:rsid w:val="0048396C"/>
    <w:rsid w:val="00484128"/>
    <w:rsid w:val="004844F9"/>
    <w:rsid w:val="00484B64"/>
    <w:rsid w:val="00485855"/>
    <w:rsid w:val="00485962"/>
    <w:rsid w:val="00485D37"/>
    <w:rsid w:val="00486940"/>
    <w:rsid w:val="00486DD4"/>
    <w:rsid w:val="004870C3"/>
    <w:rsid w:val="00487791"/>
    <w:rsid w:val="00490D19"/>
    <w:rsid w:val="00490E9B"/>
    <w:rsid w:val="00491D9A"/>
    <w:rsid w:val="00492A26"/>
    <w:rsid w:val="004936F6"/>
    <w:rsid w:val="004938E0"/>
    <w:rsid w:val="00493C1D"/>
    <w:rsid w:val="00493EBD"/>
    <w:rsid w:val="00494F8A"/>
    <w:rsid w:val="00495168"/>
    <w:rsid w:val="00495703"/>
    <w:rsid w:val="0049587B"/>
    <w:rsid w:val="00495DA1"/>
    <w:rsid w:val="004979F6"/>
    <w:rsid w:val="00497B71"/>
    <w:rsid w:val="004A0CB5"/>
    <w:rsid w:val="004A1227"/>
    <w:rsid w:val="004A122D"/>
    <w:rsid w:val="004A1246"/>
    <w:rsid w:val="004A1394"/>
    <w:rsid w:val="004A1940"/>
    <w:rsid w:val="004A2115"/>
    <w:rsid w:val="004A367A"/>
    <w:rsid w:val="004A3ADD"/>
    <w:rsid w:val="004A3B9B"/>
    <w:rsid w:val="004A40C9"/>
    <w:rsid w:val="004A4C9C"/>
    <w:rsid w:val="004A5822"/>
    <w:rsid w:val="004A5CA1"/>
    <w:rsid w:val="004A621F"/>
    <w:rsid w:val="004A71F7"/>
    <w:rsid w:val="004A72F9"/>
    <w:rsid w:val="004A739F"/>
    <w:rsid w:val="004A77EF"/>
    <w:rsid w:val="004B00A1"/>
    <w:rsid w:val="004B05FD"/>
    <w:rsid w:val="004B1149"/>
    <w:rsid w:val="004B1A60"/>
    <w:rsid w:val="004B1C13"/>
    <w:rsid w:val="004B1DC8"/>
    <w:rsid w:val="004B23DD"/>
    <w:rsid w:val="004B26A5"/>
    <w:rsid w:val="004B2703"/>
    <w:rsid w:val="004B28A6"/>
    <w:rsid w:val="004B420B"/>
    <w:rsid w:val="004B46F9"/>
    <w:rsid w:val="004B4DB8"/>
    <w:rsid w:val="004B4F1B"/>
    <w:rsid w:val="004B55F5"/>
    <w:rsid w:val="004B6327"/>
    <w:rsid w:val="004B6FE1"/>
    <w:rsid w:val="004B70A7"/>
    <w:rsid w:val="004B71F1"/>
    <w:rsid w:val="004B7405"/>
    <w:rsid w:val="004B7791"/>
    <w:rsid w:val="004C00E0"/>
    <w:rsid w:val="004C06BF"/>
    <w:rsid w:val="004C1331"/>
    <w:rsid w:val="004C13EA"/>
    <w:rsid w:val="004C15AF"/>
    <w:rsid w:val="004C240A"/>
    <w:rsid w:val="004C28AA"/>
    <w:rsid w:val="004C2B67"/>
    <w:rsid w:val="004C3A52"/>
    <w:rsid w:val="004C587A"/>
    <w:rsid w:val="004C5ADA"/>
    <w:rsid w:val="004C5EBE"/>
    <w:rsid w:val="004C70A0"/>
    <w:rsid w:val="004D189D"/>
    <w:rsid w:val="004D18F2"/>
    <w:rsid w:val="004D1989"/>
    <w:rsid w:val="004D1E67"/>
    <w:rsid w:val="004D22C8"/>
    <w:rsid w:val="004D24F8"/>
    <w:rsid w:val="004D2C5E"/>
    <w:rsid w:val="004D2CBF"/>
    <w:rsid w:val="004D3180"/>
    <w:rsid w:val="004D329F"/>
    <w:rsid w:val="004D3CBA"/>
    <w:rsid w:val="004D4371"/>
    <w:rsid w:val="004D43A3"/>
    <w:rsid w:val="004D4650"/>
    <w:rsid w:val="004D46EB"/>
    <w:rsid w:val="004D5317"/>
    <w:rsid w:val="004D55E1"/>
    <w:rsid w:val="004D6B94"/>
    <w:rsid w:val="004D7488"/>
    <w:rsid w:val="004E19ED"/>
    <w:rsid w:val="004E1A71"/>
    <w:rsid w:val="004E27B2"/>
    <w:rsid w:val="004E2938"/>
    <w:rsid w:val="004E2DE9"/>
    <w:rsid w:val="004E30E9"/>
    <w:rsid w:val="004E326D"/>
    <w:rsid w:val="004E367B"/>
    <w:rsid w:val="004E3F12"/>
    <w:rsid w:val="004E483D"/>
    <w:rsid w:val="004E526E"/>
    <w:rsid w:val="004E56F7"/>
    <w:rsid w:val="004E62E5"/>
    <w:rsid w:val="004E630A"/>
    <w:rsid w:val="004E6D35"/>
    <w:rsid w:val="004E72DF"/>
    <w:rsid w:val="004E766D"/>
    <w:rsid w:val="004F016B"/>
    <w:rsid w:val="004F0B05"/>
    <w:rsid w:val="004F0E89"/>
    <w:rsid w:val="004F0E8A"/>
    <w:rsid w:val="004F2030"/>
    <w:rsid w:val="004F2EAB"/>
    <w:rsid w:val="004F322E"/>
    <w:rsid w:val="004F34C7"/>
    <w:rsid w:val="004F3C5C"/>
    <w:rsid w:val="004F3E1C"/>
    <w:rsid w:val="004F4093"/>
    <w:rsid w:val="004F494B"/>
    <w:rsid w:val="004F4975"/>
    <w:rsid w:val="004F4DBA"/>
    <w:rsid w:val="004F55EE"/>
    <w:rsid w:val="004F565D"/>
    <w:rsid w:val="004F7219"/>
    <w:rsid w:val="004F764E"/>
    <w:rsid w:val="004F7973"/>
    <w:rsid w:val="00500105"/>
    <w:rsid w:val="00500FB6"/>
    <w:rsid w:val="00501849"/>
    <w:rsid w:val="00501999"/>
    <w:rsid w:val="00501DBA"/>
    <w:rsid w:val="00501EBF"/>
    <w:rsid w:val="00502186"/>
    <w:rsid w:val="005028C2"/>
    <w:rsid w:val="00502D84"/>
    <w:rsid w:val="0050353A"/>
    <w:rsid w:val="005036EA"/>
    <w:rsid w:val="00503BB2"/>
    <w:rsid w:val="00503DDF"/>
    <w:rsid w:val="0050412D"/>
    <w:rsid w:val="0050478D"/>
    <w:rsid w:val="00505EB8"/>
    <w:rsid w:val="0050688E"/>
    <w:rsid w:val="00507487"/>
    <w:rsid w:val="005100C3"/>
    <w:rsid w:val="0051085B"/>
    <w:rsid w:val="00511CFD"/>
    <w:rsid w:val="0051253D"/>
    <w:rsid w:val="00512B0E"/>
    <w:rsid w:val="0051396A"/>
    <w:rsid w:val="00516104"/>
    <w:rsid w:val="005161F7"/>
    <w:rsid w:val="005163E7"/>
    <w:rsid w:val="005176E6"/>
    <w:rsid w:val="0052014F"/>
    <w:rsid w:val="00520498"/>
    <w:rsid w:val="00520945"/>
    <w:rsid w:val="00520CB9"/>
    <w:rsid w:val="00521100"/>
    <w:rsid w:val="005213A9"/>
    <w:rsid w:val="005227B9"/>
    <w:rsid w:val="00522E90"/>
    <w:rsid w:val="005236FC"/>
    <w:rsid w:val="00524334"/>
    <w:rsid w:val="00525655"/>
    <w:rsid w:val="00525A0E"/>
    <w:rsid w:val="00525D60"/>
    <w:rsid w:val="00525FC8"/>
    <w:rsid w:val="00526DFA"/>
    <w:rsid w:val="00530897"/>
    <w:rsid w:val="005323F6"/>
    <w:rsid w:val="005337D1"/>
    <w:rsid w:val="00534E80"/>
    <w:rsid w:val="0053511D"/>
    <w:rsid w:val="00535FDD"/>
    <w:rsid w:val="00536148"/>
    <w:rsid w:val="0053688E"/>
    <w:rsid w:val="00536B8F"/>
    <w:rsid w:val="00536C4F"/>
    <w:rsid w:val="005376BA"/>
    <w:rsid w:val="0053777A"/>
    <w:rsid w:val="0054090B"/>
    <w:rsid w:val="00540E1C"/>
    <w:rsid w:val="00541A56"/>
    <w:rsid w:val="00542242"/>
    <w:rsid w:val="00542C0D"/>
    <w:rsid w:val="00542FB3"/>
    <w:rsid w:val="005431F0"/>
    <w:rsid w:val="00543B18"/>
    <w:rsid w:val="00543F89"/>
    <w:rsid w:val="0054477E"/>
    <w:rsid w:val="00544EDF"/>
    <w:rsid w:val="0054571A"/>
    <w:rsid w:val="0054616D"/>
    <w:rsid w:val="00546823"/>
    <w:rsid w:val="00546CA0"/>
    <w:rsid w:val="00547A18"/>
    <w:rsid w:val="005502E4"/>
    <w:rsid w:val="0055034C"/>
    <w:rsid w:val="005508D6"/>
    <w:rsid w:val="00550F54"/>
    <w:rsid w:val="00552E2A"/>
    <w:rsid w:val="00552F2C"/>
    <w:rsid w:val="005544AA"/>
    <w:rsid w:val="0055451E"/>
    <w:rsid w:val="00554527"/>
    <w:rsid w:val="005546DD"/>
    <w:rsid w:val="00554E3D"/>
    <w:rsid w:val="00554EA0"/>
    <w:rsid w:val="005557C9"/>
    <w:rsid w:val="00555910"/>
    <w:rsid w:val="00555CD3"/>
    <w:rsid w:val="005565CF"/>
    <w:rsid w:val="00556D51"/>
    <w:rsid w:val="00556D8A"/>
    <w:rsid w:val="00557151"/>
    <w:rsid w:val="00557837"/>
    <w:rsid w:val="00557868"/>
    <w:rsid w:val="0056009F"/>
    <w:rsid w:val="005602DC"/>
    <w:rsid w:val="005614D8"/>
    <w:rsid w:val="00561986"/>
    <w:rsid w:val="00562D43"/>
    <w:rsid w:val="00562F17"/>
    <w:rsid w:val="00563BC7"/>
    <w:rsid w:val="00563DC6"/>
    <w:rsid w:val="00563E82"/>
    <w:rsid w:val="00564FC7"/>
    <w:rsid w:val="005660D1"/>
    <w:rsid w:val="00566782"/>
    <w:rsid w:val="00567057"/>
    <w:rsid w:val="005673E9"/>
    <w:rsid w:val="00567847"/>
    <w:rsid w:val="00567E9F"/>
    <w:rsid w:val="00571732"/>
    <w:rsid w:val="005719EA"/>
    <w:rsid w:val="005725F2"/>
    <w:rsid w:val="00572CC9"/>
    <w:rsid w:val="005733D5"/>
    <w:rsid w:val="0057377C"/>
    <w:rsid w:val="00576870"/>
    <w:rsid w:val="00576AED"/>
    <w:rsid w:val="00580095"/>
    <w:rsid w:val="00580272"/>
    <w:rsid w:val="005803BF"/>
    <w:rsid w:val="00580AC6"/>
    <w:rsid w:val="00581ED8"/>
    <w:rsid w:val="00581F93"/>
    <w:rsid w:val="005820C4"/>
    <w:rsid w:val="00582176"/>
    <w:rsid w:val="00582200"/>
    <w:rsid w:val="00582918"/>
    <w:rsid w:val="00582FBF"/>
    <w:rsid w:val="005831AD"/>
    <w:rsid w:val="00584538"/>
    <w:rsid w:val="0058519E"/>
    <w:rsid w:val="005851B6"/>
    <w:rsid w:val="0058581C"/>
    <w:rsid w:val="00585A85"/>
    <w:rsid w:val="00585AF6"/>
    <w:rsid w:val="005863D7"/>
    <w:rsid w:val="00586519"/>
    <w:rsid w:val="0058669F"/>
    <w:rsid w:val="00586E83"/>
    <w:rsid w:val="005879B0"/>
    <w:rsid w:val="00587CFA"/>
    <w:rsid w:val="00591130"/>
    <w:rsid w:val="005917ED"/>
    <w:rsid w:val="00591BA0"/>
    <w:rsid w:val="00591F2C"/>
    <w:rsid w:val="0059227D"/>
    <w:rsid w:val="00592743"/>
    <w:rsid w:val="00592853"/>
    <w:rsid w:val="00593963"/>
    <w:rsid w:val="005941B4"/>
    <w:rsid w:val="00594883"/>
    <w:rsid w:val="005950FE"/>
    <w:rsid w:val="005956C2"/>
    <w:rsid w:val="00595A35"/>
    <w:rsid w:val="00595AFC"/>
    <w:rsid w:val="00596325"/>
    <w:rsid w:val="00596388"/>
    <w:rsid w:val="00596893"/>
    <w:rsid w:val="00596B29"/>
    <w:rsid w:val="00596D42"/>
    <w:rsid w:val="00597158"/>
    <w:rsid w:val="005972CF"/>
    <w:rsid w:val="00597587"/>
    <w:rsid w:val="005A001F"/>
    <w:rsid w:val="005A00E1"/>
    <w:rsid w:val="005A1201"/>
    <w:rsid w:val="005A19B7"/>
    <w:rsid w:val="005A1AD8"/>
    <w:rsid w:val="005A2462"/>
    <w:rsid w:val="005A24CE"/>
    <w:rsid w:val="005A2AA6"/>
    <w:rsid w:val="005A38FF"/>
    <w:rsid w:val="005A582F"/>
    <w:rsid w:val="005A5DF9"/>
    <w:rsid w:val="005A61B6"/>
    <w:rsid w:val="005A61C7"/>
    <w:rsid w:val="005A662F"/>
    <w:rsid w:val="005A6FD5"/>
    <w:rsid w:val="005A7507"/>
    <w:rsid w:val="005A779B"/>
    <w:rsid w:val="005A7EC8"/>
    <w:rsid w:val="005B10F3"/>
    <w:rsid w:val="005B12FD"/>
    <w:rsid w:val="005B219E"/>
    <w:rsid w:val="005B2ADB"/>
    <w:rsid w:val="005B305F"/>
    <w:rsid w:val="005B35C5"/>
    <w:rsid w:val="005B3CC0"/>
    <w:rsid w:val="005B4066"/>
    <w:rsid w:val="005B42F1"/>
    <w:rsid w:val="005B491A"/>
    <w:rsid w:val="005B4FD1"/>
    <w:rsid w:val="005B5158"/>
    <w:rsid w:val="005B554F"/>
    <w:rsid w:val="005B58B5"/>
    <w:rsid w:val="005B5AA9"/>
    <w:rsid w:val="005B5CC5"/>
    <w:rsid w:val="005B60B4"/>
    <w:rsid w:val="005B62F9"/>
    <w:rsid w:val="005B6986"/>
    <w:rsid w:val="005B6BCD"/>
    <w:rsid w:val="005B6DC4"/>
    <w:rsid w:val="005B6E0F"/>
    <w:rsid w:val="005B6E31"/>
    <w:rsid w:val="005B70D7"/>
    <w:rsid w:val="005B732C"/>
    <w:rsid w:val="005B7729"/>
    <w:rsid w:val="005B7858"/>
    <w:rsid w:val="005B7CB1"/>
    <w:rsid w:val="005C021C"/>
    <w:rsid w:val="005C0C25"/>
    <w:rsid w:val="005C29DE"/>
    <w:rsid w:val="005C2B1D"/>
    <w:rsid w:val="005C4023"/>
    <w:rsid w:val="005C40B5"/>
    <w:rsid w:val="005C473E"/>
    <w:rsid w:val="005C4C5B"/>
    <w:rsid w:val="005C4FB0"/>
    <w:rsid w:val="005C5321"/>
    <w:rsid w:val="005C5757"/>
    <w:rsid w:val="005C5E00"/>
    <w:rsid w:val="005C64A8"/>
    <w:rsid w:val="005C7612"/>
    <w:rsid w:val="005D01F4"/>
    <w:rsid w:val="005D073A"/>
    <w:rsid w:val="005D08EC"/>
    <w:rsid w:val="005D121B"/>
    <w:rsid w:val="005D14ED"/>
    <w:rsid w:val="005D16F0"/>
    <w:rsid w:val="005D4C63"/>
    <w:rsid w:val="005D4F45"/>
    <w:rsid w:val="005D53FE"/>
    <w:rsid w:val="005D5BD1"/>
    <w:rsid w:val="005D5EED"/>
    <w:rsid w:val="005D7891"/>
    <w:rsid w:val="005E038F"/>
    <w:rsid w:val="005E151F"/>
    <w:rsid w:val="005E19CB"/>
    <w:rsid w:val="005E1AB7"/>
    <w:rsid w:val="005E1C47"/>
    <w:rsid w:val="005E2C7E"/>
    <w:rsid w:val="005E2DAE"/>
    <w:rsid w:val="005E3451"/>
    <w:rsid w:val="005E34D1"/>
    <w:rsid w:val="005E3770"/>
    <w:rsid w:val="005E47E7"/>
    <w:rsid w:val="005E5467"/>
    <w:rsid w:val="005E56C5"/>
    <w:rsid w:val="005E58C7"/>
    <w:rsid w:val="005E5B5E"/>
    <w:rsid w:val="005E6316"/>
    <w:rsid w:val="005E6A79"/>
    <w:rsid w:val="005E6E03"/>
    <w:rsid w:val="005E6EC2"/>
    <w:rsid w:val="005E7219"/>
    <w:rsid w:val="005E7730"/>
    <w:rsid w:val="005F167C"/>
    <w:rsid w:val="005F2054"/>
    <w:rsid w:val="005F276A"/>
    <w:rsid w:val="005F2A7E"/>
    <w:rsid w:val="005F2D1E"/>
    <w:rsid w:val="005F2EA9"/>
    <w:rsid w:val="005F31F2"/>
    <w:rsid w:val="005F3421"/>
    <w:rsid w:val="005F3D0D"/>
    <w:rsid w:val="005F3FFA"/>
    <w:rsid w:val="005F4440"/>
    <w:rsid w:val="005F4A1A"/>
    <w:rsid w:val="005F50B4"/>
    <w:rsid w:val="005F52C2"/>
    <w:rsid w:val="005F57F4"/>
    <w:rsid w:val="005F5E09"/>
    <w:rsid w:val="005F5F1C"/>
    <w:rsid w:val="005F5FD4"/>
    <w:rsid w:val="005F66F1"/>
    <w:rsid w:val="005F6CBE"/>
    <w:rsid w:val="005F71A5"/>
    <w:rsid w:val="005F73CD"/>
    <w:rsid w:val="005F7584"/>
    <w:rsid w:val="005F7B5D"/>
    <w:rsid w:val="00600041"/>
    <w:rsid w:val="0060029E"/>
    <w:rsid w:val="00601AB1"/>
    <w:rsid w:val="00601EB7"/>
    <w:rsid w:val="00603DBE"/>
    <w:rsid w:val="00603EBB"/>
    <w:rsid w:val="006041B7"/>
    <w:rsid w:val="006042C8"/>
    <w:rsid w:val="00604959"/>
    <w:rsid w:val="00605279"/>
    <w:rsid w:val="006058D3"/>
    <w:rsid w:val="00605B34"/>
    <w:rsid w:val="00605E1A"/>
    <w:rsid w:val="00606538"/>
    <w:rsid w:val="006068D2"/>
    <w:rsid w:val="006071DE"/>
    <w:rsid w:val="00607BF2"/>
    <w:rsid w:val="00607E07"/>
    <w:rsid w:val="00607EDE"/>
    <w:rsid w:val="00610182"/>
    <w:rsid w:val="0061126A"/>
    <w:rsid w:val="00611E7C"/>
    <w:rsid w:val="0061208C"/>
    <w:rsid w:val="00612338"/>
    <w:rsid w:val="00612923"/>
    <w:rsid w:val="006129B1"/>
    <w:rsid w:val="00613172"/>
    <w:rsid w:val="00613AFC"/>
    <w:rsid w:val="00614679"/>
    <w:rsid w:val="00614C49"/>
    <w:rsid w:val="00614CDB"/>
    <w:rsid w:val="00614ED1"/>
    <w:rsid w:val="0061570E"/>
    <w:rsid w:val="00616B05"/>
    <w:rsid w:val="0061707E"/>
    <w:rsid w:val="00620E4A"/>
    <w:rsid w:val="00620F98"/>
    <w:rsid w:val="0062155F"/>
    <w:rsid w:val="00621EF0"/>
    <w:rsid w:val="0062279C"/>
    <w:rsid w:val="00622D32"/>
    <w:rsid w:val="00623B36"/>
    <w:rsid w:val="00623BA6"/>
    <w:rsid w:val="006246C4"/>
    <w:rsid w:val="00624942"/>
    <w:rsid w:val="006256C9"/>
    <w:rsid w:val="00626FB5"/>
    <w:rsid w:val="00626FD3"/>
    <w:rsid w:val="0063090B"/>
    <w:rsid w:val="00630B1C"/>
    <w:rsid w:val="00631109"/>
    <w:rsid w:val="00631CDA"/>
    <w:rsid w:val="006326A7"/>
    <w:rsid w:val="0063351C"/>
    <w:rsid w:val="00633EB5"/>
    <w:rsid w:val="00634436"/>
    <w:rsid w:val="00634A54"/>
    <w:rsid w:val="00634C4D"/>
    <w:rsid w:val="006350CB"/>
    <w:rsid w:val="00635267"/>
    <w:rsid w:val="0063597A"/>
    <w:rsid w:val="006366D1"/>
    <w:rsid w:val="006370D8"/>
    <w:rsid w:val="006370F9"/>
    <w:rsid w:val="00637D84"/>
    <w:rsid w:val="00640929"/>
    <w:rsid w:val="006415A6"/>
    <w:rsid w:val="006421F8"/>
    <w:rsid w:val="00642651"/>
    <w:rsid w:val="0064376A"/>
    <w:rsid w:val="006447FC"/>
    <w:rsid w:val="00644A23"/>
    <w:rsid w:val="00644C9A"/>
    <w:rsid w:val="00644EF9"/>
    <w:rsid w:val="006453FD"/>
    <w:rsid w:val="00645F82"/>
    <w:rsid w:val="00646424"/>
    <w:rsid w:val="00646D1E"/>
    <w:rsid w:val="00647723"/>
    <w:rsid w:val="00647BA4"/>
    <w:rsid w:val="0065085A"/>
    <w:rsid w:val="006509F9"/>
    <w:rsid w:val="00650C40"/>
    <w:rsid w:val="00650D5C"/>
    <w:rsid w:val="006513B9"/>
    <w:rsid w:val="00651D4B"/>
    <w:rsid w:val="00652987"/>
    <w:rsid w:val="00652FB0"/>
    <w:rsid w:val="006538C0"/>
    <w:rsid w:val="00653B08"/>
    <w:rsid w:val="006554AA"/>
    <w:rsid w:val="006556FF"/>
    <w:rsid w:val="00656B93"/>
    <w:rsid w:val="0065704B"/>
    <w:rsid w:val="00657198"/>
    <w:rsid w:val="006573D7"/>
    <w:rsid w:val="00657788"/>
    <w:rsid w:val="00657AD3"/>
    <w:rsid w:val="006601B9"/>
    <w:rsid w:val="0066069E"/>
    <w:rsid w:val="00660B54"/>
    <w:rsid w:val="00660C42"/>
    <w:rsid w:val="00661010"/>
    <w:rsid w:val="00661151"/>
    <w:rsid w:val="00661554"/>
    <w:rsid w:val="00663429"/>
    <w:rsid w:val="00663566"/>
    <w:rsid w:val="00663D54"/>
    <w:rsid w:val="00663F48"/>
    <w:rsid w:val="00663F9B"/>
    <w:rsid w:val="006640AF"/>
    <w:rsid w:val="00664A53"/>
    <w:rsid w:val="00664C07"/>
    <w:rsid w:val="00665677"/>
    <w:rsid w:val="00666576"/>
    <w:rsid w:val="006665E4"/>
    <w:rsid w:val="00667ADD"/>
    <w:rsid w:val="00667C85"/>
    <w:rsid w:val="00667DF0"/>
    <w:rsid w:val="0067014F"/>
    <w:rsid w:val="006704B6"/>
    <w:rsid w:val="00670612"/>
    <w:rsid w:val="00670D87"/>
    <w:rsid w:val="00670D90"/>
    <w:rsid w:val="00671B1E"/>
    <w:rsid w:val="00672C3D"/>
    <w:rsid w:val="00672DB5"/>
    <w:rsid w:val="006733EE"/>
    <w:rsid w:val="0067362D"/>
    <w:rsid w:val="00673FDE"/>
    <w:rsid w:val="00674DEE"/>
    <w:rsid w:val="00674E50"/>
    <w:rsid w:val="006751C2"/>
    <w:rsid w:val="00675362"/>
    <w:rsid w:val="0067591D"/>
    <w:rsid w:val="00675C94"/>
    <w:rsid w:val="00675D3F"/>
    <w:rsid w:val="00676D3B"/>
    <w:rsid w:val="00676D4E"/>
    <w:rsid w:val="0067712F"/>
    <w:rsid w:val="006775A0"/>
    <w:rsid w:val="0068058A"/>
    <w:rsid w:val="00680E07"/>
    <w:rsid w:val="00681589"/>
    <w:rsid w:val="00681DA6"/>
    <w:rsid w:val="00681F8D"/>
    <w:rsid w:val="0068261D"/>
    <w:rsid w:val="00682B47"/>
    <w:rsid w:val="00682EA5"/>
    <w:rsid w:val="00683100"/>
    <w:rsid w:val="00683A68"/>
    <w:rsid w:val="0068463E"/>
    <w:rsid w:val="00684EA7"/>
    <w:rsid w:val="0068510E"/>
    <w:rsid w:val="0068572D"/>
    <w:rsid w:val="00685907"/>
    <w:rsid w:val="00685DAA"/>
    <w:rsid w:val="00686024"/>
    <w:rsid w:val="00687341"/>
    <w:rsid w:val="006904F8"/>
    <w:rsid w:val="0069147B"/>
    <w:rsid w:val="00691792"/>
    <w:rsid w:val="00691E67"/>
    <w:rsid w:val="0069204B"/>
    <w:rsid w:val="00692C61"/>
    <w:rsid w:val="00692FAF"/>
    <w:rsid w:val="00693903"/>
    <w:rsid w:val="0069396F"/>
    <w:rsid w:val="00693CA9"/>
    <w:rsid w:val="00693E5B"/>
    <w:rsid w:val="00694313"/>
    <w:rsid w:val="00694ADB"/>
    <w:rsid w:val="006950E2"/>
    <w:rsid w:val="006956E5"/>
    <w:rsid w:val="00695B06"/>
    <w:rsid w:val="00696749"/>
    <w:rsid w:val="006969D1"/>
    <w:rsid w:val="00696DE7"/>
    <w:rsid w:val="00697597"/>
    <w:rsid w:val="006A0099"/>
    <w:rsid w:val="006A0865"/>
    <w:rsid w:val="006A0A2E"/>
    <w:rsid w:val="006A16B5"/>
    <w:rsid w:val="006A1926"/>
    <w:rsid w:val="006A25FC"/>
    <w:rsid w:val="006A2963"/>
    <w:rsid w:val="006A376A"/>
    <w:rsid w:val="006A4069"/>
    <w:rsid w:val="006A4FAF"/>
    <w:rsid w:val="006A59FB"/>
    <w:rsid w:val="006A6A5D"/>
    <w:rsid w:val="006A7FEC"/>
    <w:rsid w:val="006B0CAD"/>
    <w:rsid w:val="006B121D"/>
    <w:rsid w:val="006B12A9"/>
    <w:rsid w:val="006B19F7"/>
    <w:rsid w:val="006B1D1D"/>
    <w:rsid w:val="006B2149"/>
    <w:rsid w:val="006B2533"/>
    <w:rsid w:val="006B287A"/>
    <w:rsid w:val="006B3202"/>
    <w:rsid w:val="006B342F"/>
    <w:rsid w:val="006B4049"/>
    <w:rsid w:val="006B41F0"/>
    <w:rsid w:val="006B44CB"/>
    <w:rsid w:val="006B4956"/>
    <w:rsid w:val="006B4DAF"/>
    <w:rsid w:val="006B5477"/>
    <w:rsid w:val="006B5F15"/>
    <w:rsid w:val="006B65C0"/>
    <w:rsid w:val="006B6DE4"/>
    <w:rsid w:val="006B7088"/>
    <w:rsid w:val="006B7BE3"/>
    <w:rsid w:val="006C00B7"/>
    <w:rsid w:val="006C011D"/>
    <w:rsid w:val="006C0127"/>
    <w:rsid w:val="006C03E4"/>
    <w:rsid w:val="006C07D4"/>
    <w:rsid w:val="006C08B7"/>
    <w:rsid w:val="006C0F3F"/>
    <w:rsid w:val="006C1CF1"/>
    <w:rsid w:val="006C2ACC"/>
    <w:rsid w:val="006C3B7C"/>
    <w:rsid w:val="006C4EFE"/>
    <w:rsid w:val="006C53E3"/>
    <w:rsid w:val="006C55F3"/>
    <w:rsid w:val="006C5D00"/>
    <w:rsid w:val="006C5E51"/>
    <w:rsid w:val="006C738B"/>
    <w:rsid w:val="006C7A4E"/>
    <w:rsid w:val="006C7E10"/>
    <w:rsid w:val="006D012D"/>
    <w:rsid w:val="006D0982"/>
    <w:rsid w:val="006D171B"/>
    <w:rsid w:val="006D1818"/>
    <w:rsid w:val="006D2033"/>
    <w:rsid w:val="006D2235"/>
    <w:rsid w:val="006D25CA"/>
    <w:rsid w:val="006D340F"/>
    <w:rsid w:val="006D3A0D"/>
    <w:rsid w:val="006D3A51"/>
    <w:rsid w:val="006D4FA3"/>
    <w:rsid w:val="006D61F4"/>
    <w:rsid w:val="006D69F9"/>
    <w:rsid w:val="006D717F"/>
    <w:rsid w:val="006D7B10"/>
    <w:rsid w:val="006E01E9"/>
    <w:rsid w:val="006E0C7C"/>
    <w:rsid w:val="006E1150"/>
    <w:rsid w:val="006E14A5"/>
    <w:rsid w:val="006E1E62"/>
    <w:rsid w:val="006E22B7"/>
    <w:rsid w:val="006E2BEE"/>
    <w:rsid w:val="006E2DCF"/>
    <w:rsid w:val="006E3659"/>
    <w:rsid w:val="006E3B45"/>
    <w:rsid w:val="006E3D24"/>
    <w:rsid w:val="006E3DC7"/>
    <w:rsid w:val="006E4F12"/>
    <w:rsid w:val="006E5C47"/>
    <w:rsid w:val="006E6804"/>
    <w:rsid w:val="006E6942"/>
    <w:rsid w:val="006E6A46"/>
    <w:rsid w:val="006E71A3"/>
    <w:rsid w:val="006E73F2"/>
    <w:rsid w:val="006E77F2"/>
    <w:rsid w:val="006F15D4"/>
    <w:rsid w:val="006F1698"/>
    <w:rsid w:val="006F1817"/>
    <w:rsid w:val="006F1B43"/>
    <w:rsid w:val="006F1E3F"/>
    <w:rsid w:val="006F1F7E"/>
    <w:rsid w:val="006F2928"/>
    <w:rsid w:val="006F2A1C"/>
    <w:rsid w:val="006F3EC3"/>
    <w:rsid w:val="006F4B36"/>
    <w:rsid w:val="006F4DD8"/>
    <w:rsid w:val="006F6059"/>
    <w:rsid w:val="006F6E71"/>
    <w:rsid w:val="006F757F"/>
    <w:rsid w:val="006F7AA0"/>
    <w:rsid w:val="006F7AF7"/>
    <w:rsid w:val="006F7F3C"/>
    <w:rsid w:val="006F7F81"/>
    <w:rsid w:val="007005A3"/>
    <w:rsid w:val="0070087B"/>
    <w:rsid w:val="00700CE9"/>
    <w:rsid w:val="00700DE3"/>
    <w:rsid w:val="00702D06"/>
    <w:rsid w:val="00703481"/>
    <w:rsid w:val="00703808"/>
    <w:rsid w:val="00703833"/>
    <w:rsid w:val="00703C4C"/>
    <w:rsid w:val="00703C78"/>
    <w:rsid w:val="00704450"/>
    <w:rsid w:val="00704460"/>
    <w:rsid w:val="00704A31"/>
    <w:rsid w:val="00704B36"/>
    <w:rsid w:val="00704C25"/>
    <w:rsid w:val="0070549B"/>
    <w:rsid w:val="00705D6C"/>
    <w:rsid w:val="00705DD3"/>
    <w:rsid w:val="00705FA5"/>
    <w:rsid w:val="007066EB"/>
    <w:rsid w:val="00706772"/>
    <w:rsid w:val="00706A0C"/>
    <w:rsid w:val="00706B21"/>
    <w:rsid w:val="00707534"/>
    <w:rsid w:val="00707F74"/>
    <w:rsid w:val="007102D8"/>
    <w:rsid w:val="0071066A"/>
    <w:rsid w:val="00710888"/>
    <w:rsid w:val="00712277"/>
    <w:rsid w:val="00712627"/>
    <w:rsid w:val="00712ADC"/>
    <w:rsid w:val="00712BA1"/>
    <w:rsid w:val="00714723"/>
    <w:rsid w:val="0071514C"/>
    <w:rsid w:val="007152C5"/>
    <w:rsid w:val="00715618"/>
    <w:rsid w:val="00715D7B"/>
    <w:rsid w:val="00716EF1"/>
    <w:rsid w:val="007170BF"/>
    <w:rsid w:val="0071721A"/>
    <w:rsid w:val="007172E9"/>
    <w:rsid w:val="00717D91"/>
    <w:rsid w:val="0072067C"/>
    <w:rsid w:val="0072087B"/>
    <w:rsid w:val="00720E13"/>
    <w:rsid w:val="007213AE"/>
    <w:rsid w:val="00721744"/>
    <w:rsid w:val="00721AF2"/>
    <w:rsid w:val="00722A7B"/>
    <w:rsid w:val="007237D5"/>
    <w:rsid w:val="00723AAA"/>
    <w:rsid w:val="00723ED8"/>
    <w:rsid w:val="00724074"/>
    <w:rsid w:val="007249DE"/>
    <w:rsid w:val="00725104"/>
    <w:rsid w:val="00725477"/>
    <w:rsid w:val="007267F3"/>
    <w:rsid w:val="00726A64"/>
    <w:rsid w:val="007275DB"/>
    <w:rsid w:val="0073019B"/>
    <w:rsid w:val="00730700"/>
    <w:rsid w:val="00730801"/>
    <w:rsid w:val="007308A7"/>
    <w:rsid w:val="00730F80"/>
    <w:rsid w:val="007310CA"/>
    <w:rsid w:val="00731619"/>
    <w:rsid w:val="0073186F"/>
    <w:rsid w:val="007319F9"/>
    <w:rsid w:val="00732580"/>
    <w:rsid w:val="00732956"/>
    <w:rsid w:val="007329AD"/>
    <w:rsid w:val="0073319F"/>
    <w:rsid w:val="00733E73"/>
    <w:rsid w:val="00734B18"/>
    <w:rsid w:val="00734B2A"/>
    <w:rsid w:val="007356E7"/>
    <w:rsid w:val="00735DFE"/>
    <w:rsid w:val="00735E6D"/>
    <w:rsid w:val="007364C1"/>
    <w:rsid w:val="0073651C"/>
    <w:rsid w:val="007377D4"/>
    <w:rsid w:val="0073781E"/>
    <w:rsid w:val="00737D41"/>
    <w:rsid w:val="00737F7C"/>
    <w:rsid w:val="007401A0"/>
    <w:rsid w:val="00740B31"/>
    <w:rsid w:val="00741001"/>
    <w:rsid w:val="00741212"/>
    <w:rsid w:val="00741B4E"/>
    <w:rsid w:val="00741C6A"/>
    <w:rsid w:val="00741E13"/>
    <w:rsid w:val="0074283F"/>
    <w:rsid w:val="00742948"/>
    <w:rsid w:val="00742BA7"/>
    <w:rsid w:val="00743099"/>
    <w:rsid w:val="00743985"/>
    <w:rsid w:val="00743BB6"/>
    <w:rsid w:val="0074419E"/>
    <w:rsid w:val="007441B8"/>
    <w:rsid w:val="00744CD7"/>
    <w:rsid w:val="00744D8D"/>
    <w:rsid w:val="00744F02"/>
    <w:rsid w:val="007457F4"/>
    <w:rsid w:val="00745882"/>
    <w:rsid w:val="007466E5"/>
    <w:rsid w:val="00746A18"/>
    <w:rsid w:val="007505AA"/>
    <w:rsid w:val="007513F4"/>
    <w:rsid w:val="00751577"/>
    <w:rsid w:val="00751841"/>
    <w:rsid w:val="007518B1"/>
    <w:rsid w:val="007522FF"/>
    <w:rsid w:val="00752D45"/>
    <w:rsid w:val="00753739"/>
    <w:rsid w:val="00754702"/>
    <w:rsid w:val="0075501F"/>
    <w:rsid w:val="007553B0"/>
    <w:rsid w:val="007556D1"/>
    <w:rsid w:val="00755A02"/>
    <w:rsid w:val="00755EAA"/>
    <w:rsid w:val="00755FDE"/>
    <w:rsid w:val="00756468"/>
    <w:rsid w:val="007565E3"/>
    <w:rsid w:val="007566C4"/>
    <w:rsid w:val="007571A3"/>
    <w:rsid w:val="007571B6"/>
    <w:rsid w:val="0075739E"/>
    <w:rsid w:val="00760E7C"/>
    <w:rsid w:val="00760E96"/>
    <w:rsid w:val="00760EED"/>
    <w:rsid w:val="0076172A"/>
    <w:rsid w:val="0076190B"/>
    <w:rsid w:val="00761CE4"/>
    <w:rsid w:val="007628BE"/>
    <w:rsid w:val="007628D3"/>
    <w:rsid w:val="007631A6"/>
    <w:rsid w:val="00763AA9"/>
    <w:rsid w:val="00763FFB"/>
    <w:rsid w:val="00764098"/>
    <w:rsid w:val="0076416E"/>
    <w:rsid w:val="00764595"/>
    <w:rsid w:val="00764694"/>
    <w:rsid w:val="00764F15"/>
    <w:rsid w:val="0076616A"/>
    <w:rsid w:val="007667E8"/>
    <w:rsid w:val="007673E7"/>
    <w:rsid w:val="007674FF"/>
    <w:rsid w:val="00767CA1"/>
    <w:rsid w:val="007700D4"/>
    <w:rsid w:val="00770337"/>
    <w:rsid w:val="00770946"/>
    <w:rsid w:val="00770C94"/>
    <w:rsid w:val="00770FCF"/>
    <w:rsid w:val="00771020"/>
    <w:rsid w:val="007719A6"/>
    <w:rsid w:val="007719B3"/>
    <w:rsid w:val="00773D7B"/>
    <w:rsid w:val="00773FD8"/>
    <w:rsid w:val="00775109"/>
    <w:rsid w:val="0077559F"/>
    <w:rsid w:val="00775F74"/>
    <w:rsid w:val="007769AF"/>
    <w:rsid w:val="00777B6A"/>
    <w:rsid w:val="007815DF"/>
    <w:rsid w:val="00781927"/>
    <w:rsid w:val="00781DF3"/>
    <w:rsid w:val="007823A2"/>
    <w:rsid w:val="007858B4"/>
    <w:rsid w:val="00785974"/>
    <w:rsid w:val="007865B9"/>
    <w:rsid w:val="007870BF"/>
    <w:rsid w:val="00787F69"/>
    <w:rsid w:val="0079225F"/>
    <w:rsid w:val="00793125"/>
    <w:rsid w:val="00793330"/>
    <w:rsid w:val="00793AA1"/>
    <w:rsid w:val="00793C25"/>
    <w:rsid w:val="00793EC5"/>
    <w:rsid w:val="00794ABD"/>
    <w:rsid w:val="00795068"/>
    <w:rsid w:val="00795B6D"/>
    <w:rsid w:val="00795F1B"/>
    <w:rsid w:val="00796074"/>
    <w:rsid w:val="00796C56"/>
    <w:rsid w:val="00796CB5"/>
    <w:rsid w:val="00797449"/>
    <w:rsid w:val="007A0025"/>
    <w:rsid w:val="007A0306"/>
    <w:rsid w:val="007A142C"/>
    <w:rsid w:val="007A1D4B"/>
    <w:rsid w:val="007A1E1D"/>
    <w:rsid w:val="007A1E7F"/>
    <w:rsid w:val="007A22C9"/>
    <w:rsid w:val="007A2840"/>
    <w:rsid w:val="007A296F"/>
    <w:rsid w:val="007A2B17"/>
    <w:rsid w:val="007A2DF5"/>
    <w:rsid w:val="007A39E5"/>
    <w:rsid w:val="007A4040"/>
    <w:rsid w:val="007A486D"/>
    <w:rsid w:val="007A746E"/>
    <w:rsid w:val="007B032E"/>
    <w:rsid w:val="007B0875"/>
    <w:rsid w:val="007B1EB4"/>
    <w:rsid w:val="007B28E4"/>
    <w:rsid w:val="007B2CAB"/>
    <w:rsid w:val="007B2F98"/>
    <w:rsid w:val="007B2FD2"/>
    <w:rsid w:val="007B3189"/>
    <w:rsid w:val="007B3EF3"/>
    <w:rsid w:val="007B4751"/>
    <w:rsid w:val="007B50D9"/>
    <w:rsid w:val="007B5781"/>
    <w:rsid w:val="007B5A43"/>
    <w:rsid w:val="007B64C7"/>
    <w:rsid w:val="007B6F53"/>
    <w:rsid w:val="007B6FE7"/>
    <w:rsid w:val="007B740A"/>
    <w:rsid w:val="007B74FF"/>
    <w:rsid w:val="007B7B16"/>
    <w:rsid w:val="007B7F5A"/>
    <w:rsid w:val="007C0287"/>
    <w:rsid w:val="007C02DD"/>
    <w:rsid w:val="007C0A71"/>
    <w:rsid w:val="007C1171"/>
    <w:rsid w:val="007C14C5"/>
    <w:rsid w:val="007C151F"/>
    <w:rsid w:val="007C18EF"/>
    <w:rsid w:val="007C27FC"/>
    <w:rsid w:val="007C2928"/>
    <w:rsid w:val="007C436F"/>
    <w:rsid w:val="007C4632"/>
    <w:rsid w:val="007C5557"/>
    <w:rsid w:val="007C5642"/>
    <w:rsid w:val="007C5A8B"/>
    <w:rsid w:val="007C679C"/>
    <w:rsid w:val="007C686E"/>
    <w:rsid w:val="007C6EC1"/>
    <w:rsid w:val="007C770A"/>
    <w:rsid w:val="007C77F4"/>
    <w:rsid w:val="007C79CC"/>
    <w:rsid w:val="007C7B42"/>
    <w:rsid w:val="007D0DD0"/>
    <w:rsid w:val="007D1053"/>
    <w:rsid w:val="007D14AF"/>
    <w:rsid w:val="007D1772"/>
    <w:rsid w:val="007D1822"/>
    <w:rsid w:val="007D2A5E"/>
    <w:rsid w:val="007D3C0B"/>
    <w:rsid w:val="007D3F8F"/>
    <w:rsid w:val="007D415B"/>
    <w:rsid w:val="007D4BB5"/>
    <w:rsid w:val="007D4C12"/>
    <w:rsid w:val="007D4D05"/>
    <w:rsid w:val="007D51BB"/>
    <w:rsid w:val="007D5538"/>
    <w:rsid w:val="007D5EE2"/>
    <w:rsid w:val="007D6E24"/>
    <w:rsid w:val="007D6EFF"/>
    <w:rsid w:val="007D7230"/>
    <w:rsid w:val="007E0390"/>
    <w:rsid w:val="007E1BA0"/>
    <w:rsid w:val="007E1E5C"/>
    <w:rsid w:val="007E2151"/>
    <w:rsid w:val="007E22F8"/>
    <w:rsid w:val="007E242E"/>
    <w:rsid w:val="007E29EF"/>
    <w:rsid w:val="007E2B8D"/>
    <w:rsid w:val="007E3069"/>
    <w:rsid w:val="007E3516"/>
    <w:rsid w:val="007E3886"/>
    <w:rsid w:val="007E4B1E"/>
    <w:rsid w:val="007E6272"/>
    <w:rsid w:val="007E65EA"/>
    <w:rsid w:val="007E6947"/>
    <w:rsid w:val="007E6A73"/>
    <w:rsid w:val="007E7512"/>
    <w:rsid w:val="007E7588"/>
    <w:rsid w:val="007E780D"/>
    <w:rsid w:val="007E7B00"/>
    <w:rsid w:val="007F01A2"/>
    <w:rsid w:val="007F03BC"/>
    <w:rsid w:val="007F084D"/>
    <w:rsid w:val="007F0AC2"/>
    <w:rsid w:val="007F0B4A"/>
    <w:rsid w:val="007F10F3"/>
    <w:rsid w:val="007F2312"/>
    <w:rsid w:val="007F2501"/>
    <w:rsid w:val="007F257F"/>
    <w:rsid w:val="007F2A0A"/>
    <w:rsid w:val="007F2A44"/>
    <w:rsid w:val="007F2BAA"/>
    <w:rsid w:val="007F39F1"/>
    <w:rsid w:val="007F4466"/>
    <w:rsid w:val="007F5349"/>
    <w:rsid w:val="007F564A"/>
    <w:rsid w:val="007F58B8"/>
    <w:rsid w:val="007F6390"/>
    <w:rsid w:val="007F6BD5"/>
    <w:rsid w:val="007F6C2B"/>
    <w:rsid w:val="007F7020"/>
    <w:rsid w:val="007F7C85"/>
    <w:rsid w:val="007F7E73"/>
    <w:rsid w:val="0080018F"/>
    <w:rsid w:val="00800319"/>
    <w:rsid w:val="00800574"/>
    <w:rsid w:val="00801649"/>
    <w:rsid w:val="00801B42"/>
    <w:rsid w:val="0080239E"/>
    <w:rsid w:val="00802645"/>
    <w:rsid w:val="00802D84"/>
    <w:rsid w:val="00803929"/>
    <w:rsid w:val="00803C91"/>
    <w:rsid w:val="00803EDA"/>
    <w:rsid w:val="00804042"/>
    <w:rsid w:val="008041DB"/>
    <w:rsid w:val="0080424F"/>
    <w:rsid w:val="008058F8"/>
    <w:rsid w:val="00805CA9"/>
    <w:rsid w:val="00806130"/>
    <w:rsid w:val="00807E69"/>
    <w:rsid w:val="00810027"/>
    <w:rsid w:val="00810077"/>
    <w:rsid w:val="00811DDB"/>
    <w:rsid w:val="008127D9"/>
    <w:rsid w:val="0081294B"/>
    <w:rsid w:val="00813222"/>
    <w:rsid w:val="008133A7"/>
    <w:rsid w:val="008133FF"/>
    <w:rsid w:val="008134B5"/>
    <w:rsid w:val="008141EF"/>
    <w:rsid w:val="00814801"/>
    <w:rsid w:val="008156D8"/>
    <w:rsid w:val="00816A7E"/>
    <w:rsid w:val="0081706F"/>
    <w:rsid w:val="00817164"/>
    <w:rsid w:val="00817725"/>
    <w:rsid w:val="0081799C"/>
    <w:rsid w:val="00817AFD"/>
    <w:rsid w:val="00820257"/>
    <w:rsid w:val="0082073C"/>
    <w:rsid w:val="0082089F"/>
    <w:rsid w:val="00821146"/>
    <w:rsid w:val="0082116E"/>
    <w:rsid w:val="00821279"/>
    <w:rsid w:val="0082136C"/>
    <w:rsid w:val="00821DF3"/>
    <w:rsid w:val="008224F6"/>
    <w:rsid w:val="008226A3"/>
    <w:rsid w:val="00822D9A"/>
    <w:rsid w:val="00822E16"/>
    <w:rsid w:val="00822E3A"/>
    <w:rsid w:val="008246D6"/>
    <w:rsid w:val="00824B9D"/>
    <w:rsid w:val="00825CF2"/>
    <w:rsid w:val="00825DBE"/>
    <w:rsid w:val="00825E97"/>
    <w:rsid w:val="00825F05"/>
    <w:rsid w:val="00826172"/>
    <w:rsid w:val="00826BA1"/>
    <w:rsid w:val="00827121"/>
    <w:rsid w:val="00827287"/>
    <w:rsid w:val="0082743C"/>
    <w:rsid w:val="008274F2"/>
    <w:rsid w:val="00827751"/>
    <w:rsid w:val="008278C2"/>
    <w:rsid w:val="00827AAD"/>
    <w:rsid w:val="00827DCA"/>
    <w:rsid w:val="00830281"/>
    <w:rsid w:val="0083042F"/>
    <w:rsid w:val="0083182E"/>
    <w:rsid w:val="00832457"/>
    <w:rsid w:val="00833941"/>
    <w:rsid w:val="008341FB"/>
    <w:rsid w:val="0083584B"/>
    <w:rsid w:val="00836003"/>
    <w:rsid w:val="00836442"/>
    <w:rsid w:val="00836647"/>
    <w:rsid w:val="00836A43"/>
    <w:rsid w:val="00837B2D"/>
    <w:rsid w:val="008407D5"/>
    <w:rsid w:val="00841503"/>
    <w:rsid w:val="008415A8"/>
    <w:rsid w:val="00841A71"/>
    <w:rsid w:val="00842B0A"/>
    <w:rsid w:val="00842C7B"/>
    <w:rsid w:val="00842DC2"/>
    <w:rsid w:val="0084326E"/>
    <w:rsid w:val="0084330A"/>
    <w:rsid w:val="008433D7"/>
    <w:rsid w:val="00843645"/>
    <w:rsid w:val="00845778"/>
    <w:rsid w:val="00845C26"/>
    <w:rsid w:val="008464D9"/>
    <w:rsid w:val="00846A52"/>
    <w:rsid w:val="00847E1C"/>
    <w:rsid w:val="00850C87"/>
    <w:rsid w:val="00850E84"/>
    <w:rsid w:val="008511C2"/>
    <w:rsid w:val="008512C6"/>
    <w:rsid w:val="00851349"/>
    <w:rsid w:val="00851463"/>
    <w:rsid w:val="008537DC"/>
    <w:rsid w:val="008538B8"/>
    <w:rsid w:val="00853910"/>
    <w:rsid w:val="00853E57"/>
    <w:rsid w:val="00854272"/>
    <w:rsid w:val="00854E76"/>
    <w:rsid w:val="00854F92"/>
    <w:rsid w:val="00855050"/>
    <w:rsid w:val="00855D05"/>
    <w:rsid w:val="00855FB7"/>
    <w:rsid w:val="008562A2"/>
    <w:rsid w:val="008567D8"/>
    <w:rsid w:val="008569DA"/>
    <w:rsid w:val="00857035"/>
    <w:rsid w:val="008572A5"/>
    <w:rsid w:val="0085748A"/>
    <w:rsid w:val="00857511"/>
    <w:rsid w:val="00861BCD"/>
    <w:rsid w:val="00862442"/>
    <w:rsid w:val="0086285B"/>
    <w:rsid w:val="00862D98"/>
    <w:rsid w:val="00863723"/>
    <w:rsid w:val="00863C17"/>
    <w:rsid w:val="00863D52"/>
    <w:rsid w:val="00863EC5"/>
    <w:rsid w:val="00864CA3"/>
    <w:rsid w:val="00864FC0"/>
    <w:rsid w:val="0086542B"/>
    <w:rsid w:val="008654E4"/>
    <w:rsid w:val="0086587D"/>
    <w:rsid w:val="00865966"/>
    <w:rsid w:val="00865B2E"/>
    <w:rsid w:val="00865D39"/>
    <w:rsid w:val="00866193"/>
    <w:rsid w:val="0086635F"/>
    <w:rsid w:val="00866874"/>
    <w:rsid w:val="00867160"/>
    <w:rsid w:val="00867809"/>
    <w:rsid w:val="00867DDA"/>
    <w:rsid w:val="008705F3"/>
    <w:rsid w:val="00870E6E"/>
    <w:rsid w:val="00871331"/>
    <w:rsid w:val="00871DD6"/>
    <w:rsid w:val="008720C6"/>
    <w:rsid w:val="008730D7"/>
    <w:rsid w:val="00873261"/>
    <w:rsid w:val="008732FA"/>
    <w:rsid w:val="0087422D"/>
    <w:rsid w:val="00874917"/>
    <w:rsid w:val="00874D6F"/>
    <w:rsid w:val="00875206"/>
    <w:rsid w:val="0087525D"/>
    <w:rsid w:val="00875DBC"/>
    <w:rsid w:val="00875F89"/>
    <w:rsid w:val="00876D6A"/>
    <w:rsid w:val="00876E1E"/>
    <w:rsid w:val="00877003"/>
    <w:rsid w:val="008772BF"/>
    <w:rsid w:val="00877916"/>
    <w:rsid w:val="0088122F"/>
    <w:rsid w:val="008812BB"/>
    <w:rsid w:val="008814B0"/>
    <w:rsid w:val="0088196A"/>
    <w:rsid w:val="00881E99"/>
    <w:rsid w:val="00882365"/>
    <w:rsid w:val="00882C5B"/>
    <w:rsid w:val="0088310F"/>
    <w:rsid w:val="008842E2"/>
    <w:rsid w:val="00884D29"/>
    <w:rsid w:val="00885444"/>
    <w:rsid w:val="008860C3"/>
    <w:rsid w:val="0088681C"/>
    <w:rsid w:val="00886925"/>
    <w:rsid w:val="00887184"/>
    <w:rsid w:val="00890522"/>
    <w:rsid w:val="00890988"/>
    <w:rsid w:val="008916CC"/>
    <w:rsid w:val="0089199C"/>
    <w:rsid w:val="00891CC8"/>
    <w:rsid w:val="00892363"/>
    <w:rsid w:val="00892B45"/>
    <w:rsid w:val="00893B89"/>
    <w:rsid w:val="00893DFD"/>
    <w:rsid w:val="00894884"/>
    <w:rsid w:val="00895000"/>
    <w:rsid w:val="00895B07"/>
    <w:rsid w:val="00896B58"/>
    <w:rsid w:val="00896ED9"/>
    <w:rsid w:val="00896F2D"/>
    <w:rsid w:val="008971D0"/>
    <w:rsid w:val="008974ED"/>
    <w:rsid w:val="00897BE4"/>
    <w:rsid w:val="008A02D3"/>
    <w:rsid w:val="008A0C60"/>
    <w:rsid w:val="008A13B0"/>
    <w:rsid w:val="008A2D19"/>
    <w:rsid w:val="008A2D2C"/>
    <w:rsid w:val="008A337E"/>
    <w:rsid w:val="008A3ED3"/>
    <w:rsid w:val="008A57B0"/>
    <w:rsid w:val="008A657D"/>
    <w:rsid w:val="008A6F69"/>
    <w:rsid w:val="008A70E1"/>
    <w:rsid w:val="008A7B28"/>
    <w:rsid w:val="008A7EB3"/>
    <w:rsid w:val="008B0115"/>
    <w:rsid w:val="008B015F"/>
    <w:rsid w:val="008B069D"/>
    <w:rsid w:val="008B06DA"/>
    <w:rsid w:val="008B08DD"/>
    <w:rsid w:val="008B105C"/>
    <w:rsid w:val="008B1588"/>
    <w:rsid w:val="008B2609"/>
    <w:rsid w:val="008B2EF6"/>
    <w:rsid w:val="008B316C"/>
    <w:rsid w:val="008B339B"/>
    <w:rsid w:val="008B3988"/>
    <w:rsid w:val="008B41A7"/>
    <w:rsid w:val="008B41FC"/>
    <w:rsid w:val="008B5BCF"/>
    <w:rsid w:val="008B5C10"/>
    <w:rsid w:val="008B65B1"/>
    <w:rsid w:val="008B6669"/>
    <w:rsid w:val="008B75C6"/>
    <w:rsid w:val="008B77D5"/>
    <w:rsid w:val="008B782F"/>
    <w:rsid w:val="008B7ACC"/>
    <w:rsid w:val="008B7AED"/>
    <w:rsid w:val="008B7B30"/>
    <w:rsid w:val="008C0093"/>
    <w:rsid w:val="008C27B7"/>
    <w:rsid w:val="008C31E3"/>
    <w:rsid w:val="008C48B5"/>
    <w:rsid w:val="008C49B0"/>
    <w:rsid w:val="008C4A77"/>
    <w:rsid w:val="008C502D"/>
    <w:rsid w:val="008C53C4"/>
    <w:rsid w:val="008C53FE"/>
    <w:rsid w:val="008C5B15"/>
    <w:rsid w:val="008C60FF"/>
    <w:rsid w:val="008C6D6C"/>
    <w:rsid w:val="008C78A2"/>
    <w:rsid w:val="008D0194"/>
    <w:rsid w:val="008D05FE"/>
    <w:rsid w:val="008D07EC"/>
    <w:rsid w:val="008D092E"/>
    <w:rsid w:val="008D0A14"/>
    <w:rsid w:val="008D11AA"/>
    <w:rsid w:val="008D19D8"/>
    <w:rsid w:val="008D1B2F"/>
    <w:rsid w:val="008D2A18"/>
    <w:rsid w:val="008D2B01"/>
    <w:rsid w:val="008D4096"/>
    <w:rsid w:val="008D4C7F"/>
    <w:rsid w:val="008D582D"/>
    <w:rsid w:val="008D6961"/>
    <w:rsid w:val="008D6A3D"/>
    <w:rsid w:val="008D6B4F"/>
    <w:rsid w:val="008D6C42"/>
    <w:rsid w:val="008D767B"/>
    <w:rsid w:val="008D7F9D"/>
    <w:rsid w:val="008E051D"/>
    <w:rsid w:val="008E0579"/>
    <w:rsid w:val="008E0C1F"/>
    <w:rsid w:val="008E1142"/>
    <w:rsid w:val="008E138F"/>
    <w:rsid w:val="008E1449"/>
    <w:rsid w:val="008E1D4A"/>
    <w:rsid w:val="008E2176"/>
    <w:rsid w:val="008E2F93"/>
    <w:rsid w:val="008E36FA"/>
    <w:rsid w:val="008E3744"/>
    <w:rsid w:val="008E3F2D"/>
    <w:rsid w:val="008E4281"/>
    <w:rsid w:val="008E42AE"/>
    <w:rsid w:val="008E49D7"/>
    <w:rsid w:val="008E4B84"/>
    <w:rsid w:val="008E4F2C"/>
    <w:rsid w:val="008E584D"/>
    <w:rsid w:val="008E5E1B"/>
    <w:rsid w:val="008E63A6"/>
    <w:rsid w:val="008E6B15"/>
    <w:rsid w:val="008F0091"/>
    <w:rsid w:val="008F0822"/>
    <w:rsid w:val="008F0B8C"/>
    <w:rsid w:val="008F112D"/>
    <w:rsid w:val="008F11DC"/>
    <w:rsid w:val="008F1874"/>
    <w:rsid w:val="008F1D43"/>
    <w:rsid w:val="008F1E24"/>
    <w:rsid w:val="008F2A69"/>
    <w:rsid w:val="008F38E9"/>
    <w:rsid w:val="008F3927"/>
    <w:rsid w:val="008F3BB0"/>
    <w:rsid w:val="008F4063"/>
    <w:rsid w:val="008F47B4"/>
    <w:rsid w:val="008F5515"/>
    <w:rsid w:val="008F5627"/>
    <w:rsid w:val="008F5E1D"/>
    <w:rsid w:val="008F697F"/>
    <w:rsid w:val="008F6E13"/>
    <w:rsid w:val="008F71AC"/>
    <w:rsid w:val="008F71D8"/>
    <w:rsid w:val="008F71F2"/>
    <w:rsid w:val="008F7334"/>
    <w:rsid w:val="008F7EA6"/>
    <w:rsid w:val="00900DA4"/>
    <w:rsid w:val="009016F7"/>
    <w:rsid w:val="00901971"/>
    <w:rsid w:val="00902D86"/>
    <w:rsid w:val="00902E82"/>
    <w:rsid w:val="00903B2E"/>
    <w:rsid w:val="009040D9"/>
    <w:rsid w:val="00904173"/>
    <w:rsid w:val="00904613"/>
    <w:rsid w:val="0090482F"/>
    <w:rsid w:val="009049F3"/>
    <w:rsid w:val="00904B8A"/>
    <w:rsid w:val="00905BBB"/>
    <w:rsid w:val="00906283"/>
    <w:rsid w:val="00906305"/>
    <w:rsid w:val="009066D1"/>
    <w:rsid w:val="00907A2B"/>
    <w:rsid w:val="0091127D"/>
    <w:rsid w:val="009114FD"/>
    <w:rsid w:val="009118EB"/>
    <w:rsid w:val="009128AD"/>
    <w:rsid w:val="00913133"/>
    <w:rsid w:val="009134CE"/>
    <w:rsid w:val="0091353B"/>
    <w:rsid w:val="00913F31"/>
    <w:rsid w:val="00915607"/>
    <w:rsid w:val="0091583A"/>
    <w:rsid w:val="00916DB8"/>
    <w:rsid w:val="0091718F"/>
    <w:rsid w:val="0091757B"/>
    <w:rsid w:val="00917649"/>
    <w:rsid w:val="009200A7"/>
    <w:rsid w:val="0092040C"/>
    <w:rsid w:val="00920D41"/>
    <w:rsid w:val="00920F3A"/>
    <w:rsid w:val="00921034"/>
    <w:rsid w:val="00921A5B"/>
    <w:rsid w:val="00921B20"/>
    <w:rsid w:val="00921E3E"/>
    <w:rsid w:val="00922068"/>
    <w:rsid w:val="009221B0"/>
    <w:rsid w:val="00922831"/>
    <w:rsid w:val="00922951"/>
    <w:rsid w:val="00922FC3"/>
    <w:rsid w:val="00922FF5"/>
    <w:rsid w:val="009234DF"/>
    <w:rsid w:val="0092359F"/>
    <w:rsid w:val="00923949"/>
    <w:rsid w:val="009247AA"/>
    <w:rsid w:val="009249AF"/>
    <w:rsid w:val="00924AB3"/>
    <w:rsid w:val="00924F8A"/>
    <w:rsid w:val="00925333"/>
    <w:rsid w:val="00925A4D"/>
    <w:rsid w:val="00925E18"/>
    <w:rsid w:val="00925F46"/>
    <w:rsid w:val="00926045"/>
    <w:rsid w:val="00926E09"/>
    <w:rsid w:val="00927702"/>
    <w:rsid w:val="00927F68"/>
    <w:rsid w:val="0093016E"/>
    <w:rsid w:val="009303FE"/>
    <w:rsid w:val="00930FA3"/>
    <w:rsid w:val="00931F4F"/>
    <w:rsid w:val="009325F6"/>
    <w:rsid w:val="009326B9"/>
    <w:rsid w:val="009329C6"/>
    <w:rsid w:val="00932CE8"/>
    <w:rsid w:val="0093328C"/>
    <w:rsid w:val="00933F6C"/>
    <w:rsid w:val="0093455C"/>
    <w:rsid w:val="00935086"/>
    <w:rsid w:val="00936531"/>
    <w:rsid w:val="00936537"/>
    <w:rsid w:val="00937675"/>
    <w:rsid w:val="009378EE"/>
    <w:rsid w:val="009379CD"/>
    <w:rsid w:val="00937CF3"/>
    <w:rsid w:val="00940495"/>
    <w:rsid w:val="0094076F"/>
    <w:rsid w:val="0094171D"/>
    <w:rsid w:val="009418C3"/>
    <w:rsid w:val="0094207C"/>
    <w:rsid w:val="009426B3"/>
    <w:rsid w:val="0094344A"/>
    <w:rsid w:val="00943706"/>
    <w:rsid w:val="00943CC8"/>
    <w:rsid w:val="00943E29"/>
    <w:rsid w:val="009442BF"/>
    <w:rsid w:val="00945AAB"/>
    <w:rsid w:val="00945B0A"/>
    <w:rsid w:val="00946BCF"/>
    <w:rsid w:val="00946D0E"/>
    <w:rsid w:val="0094708C"/>
    <w:rsid w:val="00947C82"/>
    <w:rsid w:val="0095086E"/>
    <w:rsid w:val="009508AC"/>
    <w:rsid w:val="00950E4E"/>
    <w:rsid w:val="00951939"/>
    <w:rsid w:val="00951B5E"/>
    <w:rsid w:val="00954058"/>
    <w:rsid w:val="009548ED"/>
    <w:rsid w:val="00956182"/>
    <w:rsid w:val="009566CC"/>
    <w:rsid w:val="00956A4D"/>
    <w:rsid w:val="00956A94"/>
    <w:rsid w:val="009574CC"/>
    <w:rsid w:val="009609AC"/>
    <w:rsid w:val="00960DE5"/>
    <w:rsid w:val="00960F7C"/>
    <w:rsid w:val="00961788"/>
    <w:rsid w:val="009622D8"/>
    <w:rsid w:val="009623D4"/>
    <w:rsid w:val="00963999"/>
    <w:rsid w:val="00963B0C"/>
    <w:rsid w:val="00963FF8"/>
    <w:rsid w:val="00964650"/>
    <w:rsid w:val="009649FD"/>
    <w:rsid w:val="00965390"/>
    <w:rsid w:val="009669EA"/>
    <w:rsid w:val="00966A0E"/>
    <w:rsid w:val="00966C98"/>
    <w:rsid w:val="00966DCE"/>
    <w:rsid w:val="00967C12"/>
    <w:rsid w:val="00967F5B"/>
    <w:rsid w:val="00970495"/>
    <w:rsid w:val="00971DEF"/>
    <w:rsid w:val="00971FFE"/>
    <w:rsid w:val="009724F9"/>
    <w:rsid w:val="00973063"/>
    <w:rsid w:val="00973591"/>
    <w:rsid w:val="00974234"/>
    <w:rsid w:val="009747A2"/>
    <w:rsid w:val="009753FC"/>
    <w:rsid w:val="00976B18"/>
    <w:rsid w:val="00976DE4"/>
    <w:rsid w:val="00977BF6"/>
    <w:rsid w:val="00980E61"/>
    <w:rsid w:val="009814D1"/>
    <w:rsid w:val="009824EF"/>
    <w:rsid w:val="0098257C"/>
    <w:rsid w:val="0098285C"/>
    <w:rsid w:val="00982C48"/>
    <w:rsid w:val="009842DA"/>
    <w:rsid w:val="009844CC"/>
    <w:rsid w:val="00984B01"/>
    <w:rsid w:val="00985BB7"/>
    <w:rsid w:val="00986DEE"/>
    <w:rsid w:val="00986E41"/>
    <w:rsid w:val="00986FB2"/>
    <w:rsid w:val="009871FF"/>
    <w:rsid w:val="009901E2"/>
    <w:rsid w:val="00990359"/>
    <w:rsid w:val="009910F5"/>
    <w:rsid w:val="0099130F"/>
    <w:rsid w:val="0099145F"/>
    <w:rsid w:val="00991640"/>
    <w:rsid w:val="00991FE3"/>
    <w:rsid w:val="00992060"/>
    <w:rsid w:val="0099218E"/>
    <w:rsid w:val="00992660"/>
    <w:rsid w:val="00992FDD"/>
    <w:rsid w:val="00993323"/>
    <w:rsid w:val="00994FBD"/>
    <w:rsid w:val="00995607"/>
    <w:rsid w:val="009961E7"/>
    <w:rsid w:val="009962C4"/>
    <w:rsid w:val="00996392"/>
    <w:rsid w:val="009A075D"/>
    <w:rsid w:val="009A075F"/>
    <w:rsid w:val="009A15C2"/>
    <w:rsid w:val="009A264A"/>
    <w:rsid w:val="009A2DF8"/>
    <w:rsid w:val="009A2E1D"/>
    <w:rsid w:val="009A43F3"/>
    <w:rsid w:val="009A4CBD"/>
    <w:rsid w:val="009A5572"/>
    <w:rsid w:val="009A5AEC"/>
    <w:rsid w:val="009A6155"/>
    <w:rsid w:val="009A6351"/>
    <w:rsid w:val="009A6882"/>
    <w:rsid w:val="009A6891"/>
    <w:rsid w:val="009A6EE3"/>
    <w:rsid w:val="009B0810"/>
    <w:rsid w:val="009B18B1"/>
    <w:rsid w:val="009B194D"/>
    <w:rsid w:val="009B1BF0"/>
    <w:rsid w:val="009B24F9"/>
    <w:rsid w:val="009B2CCA"/>
    <w:rsid w:val="009B3444"/>
    <w:rsid w:val="009B3CDF"/>
    <w:rsid w:val="009B4736"/>
    <w:rsid w:val="009B4EDC"/>
    <w:rsid w:val="009B5289"/>
    <w:rsid w:val="009B5A7E"/>
    <w:rsid w:val="009B6060"/>
    <w:rsid w:val="009B6543"/>
    <w:rsid w:val="009B687D"/>
    <w:rsid w:val="009B6996"/>
    <w:rsid w:val="009B6E5F"/>
    <w:rsid w:val="009B7657"/>
    <w:rsid w:val="009B7752"/>
    <w:rsid w:val="009B790D"/>
    <w:rsid w:val="009C0586"/>
    <w:rsid w:val="009C0690"/>
    <w:rsid w:val="009C0A7D"/>
    <w:rsid w:val="009C0C78"/>
    <w:rsid w:val="009C147A"/>
    <w:rsid w:val="009C183D"/>
    <w:rsid w:val="009C28FC"/>
    <w:rsid w:val="009C2EDA"/>
    <w:rsid w:val="009C53E6"/>
    <w:rsid w:val="009C5923"/>
    <w:rsid w:val="009C5956"/>
    <w:rsid w:val="009C772D"/>
    <w:rsid w:val="009D0424"/>
    <w:rsid w:val="009D0889"/>
    <w:rsid w:val="009D10BD"/>
    <w:rsid w:val="009D14F5"/>
    <w:rsid w:val="009D1A3A"/>
    <w:rsid w:val="009D213B"/>
    <w:rsid w:val="009D2B93"/>
    <w:rsid w:val="009D2C42"/>
    <w:rsid w:val="009D2C4F"/>
    <w:rsid w:val="009D3741"/>
    <w:rsid w:val="009D38C6"/>
    <w:rsid w:val="009D4FA6"/>
    <w:rsid w:val="009D540E"/>
    <w:rsid w:val="009D54D0"/>
    <w:rsid w:val="009D5675"/>
    <w:rsid w:val="009D5E5E"/>
    <w:rsid w:val="009D60CE"/>
    <w:rsid w:val="009D6649"/>
    <w:rsid w:val="009D70E5"/>
    <w:rsid w:val="009D77FD"/>
    <w:rsid w:val="009D7D08"/>
    <w:rsid w:val="009D7D88"/>
    <w:rsid w:val="009E014E"/>
    <w:rsid w:val="009E08B2"/>
    <w:rsid w:val="009E0A64"/>
    <w:rsid w:val="009E0F38"/>
    <w:rsid w:val="009E0F9A"/>
    <w:rsid w:val="009E18F2"/>
    <w:rsid w:val="009E1EE0"/>
    <w:rsid w:val="009E236A"/>
    <w:rsid w:val="009E26E5"/>
    <w:rsid w:val="009E2A3B"/>
    <w:rsid w:val="009E2D6B"/>
    <w:rsid w:val="009E330C"/>
    <w:rsid w:val="009E3D21"/>
    <w:rsid w:val="009E407A"/>
    <w:rsid w:val="009E5D5A"/>
    <w:rsid w:val="009E5FC1"/>
    <w:rsid w:val="009E61B2"/>
    <w:rsid w:val="009E651C"/>
    <w:rsid w:val="009E7001"/>
    <w:rsid w:val="009E7E9A"/>
    <w:rsid w:val="009F11DC"/>
    <w:rsid w:val="009F2712"/>
    <w:rsid w:val="009F319E"/>
    <w:rsid w:val="009F3334"/>
    <w:rsid w:val="009F39B4"/>
    <w:rsid w:val="009F49D0"/>
    <w:rsid w:val="009F5780"/>
    <w:rsid w:val="009F57A9"/>
    <w:rsid w:val="009F6738"/>
    <w:rsid w:val="009F736E"/>
    <w:rsid w:val="009F773A"/>
    <w:rsid w:val="00A005C4"/>
    <w:rsid w:val="00A0084E"/>
    <w:rsid w:val="00A013F6"/>
    <w:rsid w:val="00A015BD"/>
    <w:rsid w:val="00A019A1"/>
    <w:rsid w:val="00A01B62"/>
    <w:rsid w:val="00A0224A"/>
    <w:rsid w:val="00A02299"/>
    <w:rsid w:val="00A02688"/>
    <w:rsid w:val="00A0269D"/>
    <w:rsid w:val="00A02B68"/>
    <w:rsid w:val="00A03AFD"/>
    <w:rsid w:val="00A04EA5"/>
    <w:rsid w:val="00A0534A"/>
    <w:rsid w:val="00A056AE"/>
    <w:rsid w:val="00A05C21"/>
    <w:rsid w:val="00A065DA"/>
    <w:rsid w:val="00A066F3"/>
    <w:rsid w:val="00A07D1F"/>
    <w:rsid w:val="00A100DF"/>
    <w:rsid w:val="00A115BD"/>
    <w:rsid w:val="00A118EA"/>
    <w:rsid w:val="00A11B0A"/>
    <w:rsid w:val="00A11B7F"/>
    <w:rsid w:val="00A11DA3"/>
    <w:rsid w:val="00A12574"/>
    <w:rsid w:val="00A12B22"/>
    <w:rsid w:val="00A12C4B"/>
    <w:rsid w:val="00A136D3"/>
    <w:rsid w:val="00A13BF9"/>
    <w:rsid w:val="00A13DF5"/>
    <w:rsid w:val="00A13E74"/>
    <w:rsid w:val="00A14087"/>
    <w:rsid w:val="00A140E2"/>
    <w:rsid w:val="00A141A1"/>
    <w:rsid w:val="00A14547"/>
    <w:rsid w:val="00A145C3"/>
    <w:rsid w:val="00A14873"/>
    <w:rsid w:val="00A148E9"/>
    <w:rsid w:val="00A14AB5"/>
    <w:rsid w:val="00A14F82"/>
    <w:rsid w:val="00A15470"/>
    <w:rsid w:val="00A15FB4"/>
    <w:rsid w:val="00A1614A"/>
    <w:rsid w:val="00A1626D"/>
    <w:rsid w:val="00A16E64"/>
    <w:rsid w:val="00A17887"/>
    <w:rsid w:val="00A17CF6"/>
    <w:rsid w:val="00A17D05"/>
    <w:rsid w:val="00A20490"/>
    <w:rsid w:val="00A209E5"/>
    <w:rsid w:val="00A20A51"/>
    <w:rsid w:val="00A211ED"/>
    <w:rsid w:val="00A21D98"/>
    <w:rsid w:val="00A21F63"/>
    <w:rsid w:val="00A222B1"/>
    <w:rsid w:val="00A224BF"/>
    <w:rsid w:val="00A2282C"/>
    <w:rsid w:val="00A23A02"/>
    <w:rsid w:val="00A241FF"/>
    <w:rsid w:val="00A24346"/>
    <w:rsid w:val="00A247C1"/>
    <w:rsid w:val="00A251B6"/>
    <w:rsid w:val="00A252EE"/>
    <w:rsid w:val="00A25757"/>
    <w:rsid w:val="00A25F4A"/>
    <w:rsid w:val="00A265EB"/>
    <w:rsid w:val="00A26CEA"/>
    <w:rsid w:val="00A27494"/>
    <w:rsid w:val="00A27574"/>
    <w:rsid w:val="00A27D04"/>
    <w:rsid w:val="00A30EEC"/>
    <w:rsid w:val="00A31089"/>
    <w:rsid w:val="00A311DF"/>
    <w:rsid w:val="00A31972"/>
    <w:rsid w:val="00A32396"/>
    <w:rsid w:val="00A32650"/>
    <w:rsid w:val="00A32CAE"/>
    <w:rsid w:val="00A3317E"/>
    <w:rsid w:val="00A33690"/>
    <w:rsid w:val="00A33964"/>
    <w:rsid w:val="00A33ADC"/>
    <w:rsid w:val="00A33BC7"/>
    <w:rsid w:val="00A34593"/>
    <w:rsid w:val="00A34A98"/>
    <w:rsid w:val="00A3592A"/>
    <w:rsid w:val="00A36665"/>
    <w:rsid w:val="00A36F9A"/>
    <w:rsid w:val="00A37D17"/>
    <w:rsid w:val="00A404F5"/>
    <w:rsid w:val="00A40DC5"/>
    <w:rsid w:val="00A41036"/>
    <w:rsid w:val="00A41655"/>
    <w:rsid w:val="00A42B8A"/>
    <w:rsid w:val="00A433BC"/>
    <w:rsid w:val="00A436E8"/>
    <w:rsid w:val="00A43BD7"/>
    <w:rsid w:val="00A44418"/>
    <w:rsid w:val="00A445A4"/>
    <w:rsid w:val="00A44CDF"/>
    <w:rsid w:val="00A44D10"/>
    <w:rsid w:val="00A45726"/>
    <w:rsid w:val="00A46253"/>
    <w:rsid w:val="00A46800"/>
    <w:rsid w:val="00A46A80"/>
    <w:rsid w:val="00A46B78"/>
    <w:rsid w:val="00A470FE"/>
    <w:rsid w:val="00A50A14"/>
    <w:rsid w:val="00A50D50"/>
    <w:rsid w:val="00A51145"/>
    <w:rsid w:val="00A513B7"/>
    <w:rsid w:val="00A51501"/>
    <w:rsid w:val="00A51CDF"/>
    <w:rsid w:val="00A51D47"/>
    <w:rsid w:val="00A533F5"/>
    <w:rsid w:val="00A54832"/>
    <w:rsid w:val="00A549B8"/>
    <w:rsid w:val="00A549C6"/>
    <w:rsid w:val="00A549F1"/>
    <w:rsid w:val="00A54DC3"/>
    <w:rsid w:val="00A560C7"/>
    <w:rsid w:val="00A560EB"/>
    <w:rsid w:val="00A569B5"/>
    <w:rsid w:val="00A56CB0"/>
    <w:rsid w:val="00A5722E"/>
    <w:rsid w:val="00A573F9"/>
    <w:rsid w:val="00A57E60"/>
    <w:rsid w:val="00A57F7E"/>
    <w:rsid w:val="00A606BC"/>
    <w:rsid w:val="00A60717"/>
    <w:rsid w:val="00A60AD0"/>
    <w:rsid w:val="00A63BC4"/>
    <w:rsid w:val="00A6444E"/>
    <w:rsid w:val="00A64561"/>
    <w:rsid w:val="00A64B5B"/>
    <w:rsid w:val="00A658EB"/>
    <w:rsid w:val="00A65A77"/>
    <w:rsid w:val="00A65BD0"/>
    <w:rsid w:val="00A668CA"/>
    <w:rsid w:val="00A66908"/>
    <w:rsid w:val="00A67711"/>
    <w:rsid w:val="00A702C2"/>
    <w:rsid w:val="00A70666"/>
    <w:rsid w:val="00A70A56"/>
    <w:rsid w:val="00A70A93"/>
    <w:rsid w:val="00A70D0E"/>
    <w:rsid w:val="00A71446"/>
    <w:rsid w:val="00A718B7"/>
    <w:rsid w:val="00A7238A"/>
    <w:rsid w:val="00A72BCD"/>
    <w:rsid w:val="00A73137"/>
    <w:rsid w:val="00A731C1"/>
    <w:rsid w:val="00A73350"/>
    <w:rsid w:val="00A73607"/>
    <w:rsid w:val="00A73C0A"/>
    <w:rsid w:val="00A7504A"/>
    <w:rsid w:val="00A7514D"/>
    <w:rsid w:val="00A75617"/>
    <w:rsid w:val="00A75D18"/>
    <w:rsid w:val="00A761D9"/>
    <w:rsid w:val="00A76266"/>
    <w:rsid w:val="00A774EF"/>
    <w:rsid w:val="00A776D6"/>
    <w:rsid w:val="00A7776D"/>
    <w:rsid w:val="00A8015B"/>
    <w:rsid w:val="00A8098E"/>
    <w:rsid w:val="00A813E1"/>
    <w:rsid w:val="00A821FA"/>
    <w:rsid w:val="00A826BE"/>
    <w:rsid w:val="00A82F98"/>
    <w:rsid w:val="00A83B14"/>
    <w:rsid w:val="00A84630"/>
    <w:rsid w:val="00A8506C"/>
    <w:rsid w:val="00A85171"/>
    <w:rsid w:val="00A85519"/>
    <w:rsid w:val="00A873A6"/>
    <w:rsid w:val="00A87727"/>
    <w:rsid w:val="00A87AF8"/>
    <w:rsid w:val="00A87E96"/>
    <w:rsid w:val="00A907D4"/>
    <w:rsid w:val="00A91B72"/>
    <w:rsid w:val="00A91B74"/>
    <w:rsid w:val="00A92DD1"/>
    <w:rsid w:val="00A92F12"/>
    <w:rsid w:val="00A938BE"/>
    <w:rsid w:val="00A93A2A"/>
    <w:rsid w:val="00A93B95"/>
    <w:rsid w:val="00A94D07"/>
    <w:rsid w:val="00A94E66"/>
    <w:rsid w:val="00A94E96"/>
    <w:rsid w:val="00A95673"/>
    <w:rsid w:val="00A958C8"/>
    <w:rsid w:val="00A95A57"/>
    <w:rsid w:val="00A96170"/>
    <w:rsid w:val="00A96273"/>
    <w:rsid w:val="00A966C7"/>
    <w:rsid w:val="00A97637"/>
    <w:rsid w:val="00A97960"/>
    <w:rsid w:val="00A97DA7"/>
    <w:rsid w:val="00AA06ED"/>
    <w:rsid w:val="00AA1286"/>
    <w:rsid w:val="00AA12CF"/>
    <w:rsid w:val="00AA1831"/>
    <w:rsid w:val="00AA1F93"/>
    <w:rsid w:val="00AA228F"/>
    <w:rsid w:val="00AA2330"/>
    <w:rsid w:val="00AA233E"/>
    <w:rsid w:val="00AA24F2"/>
    <w:rsid w:val="00AA28A9"/>
    <w:rsid w:val="00AA2C1B"/>
    <w:rsid w:val="00AA35C4"/>
    <w:rsid w:val="00AA3AE8"/>
    <w:rsid w:val="00AA3BB7"/>
    <w:rsid w:val="00AA3DF7"/>
    <w:rsid w:val="00AA416B"/>
    <w:rsid w:val="00AA4915"/>
    <w:rsid w:val="00AA4C4B"/>
    <w:rsid w:val="00AA5152"/>
    <w:rsid w:val="00AA6727"/>
    <w:rsid w:val="00AA6EB5"/>
    <w:rsid w:val="00AA7D97"/>
    <w:rsid w:val="00AB0384"/>
    <w:rsid w:val="00AB0392"/>
    <w:rsid w:val="00AB076E"/>
    <w:rsid w:val="00AB1213"/>
    <w:rsid w:val="00AB2361"/>
    <w:rsid w:val="00AB2395"/>
    <w:rsid w:val="00AB25D3"/>
    <w:rsid w:val="00AB2F6F"/>
    <w:rsid w:val="00AB303E"/>
    <w:rsid w:val="00AB314E"/>
    <w:rsid w:val="00AB4306"/>
    <w:rsid w:val="00AB4EE7"/>
    <w:rsid w:val="00AB54C6"/>
    <w:rsid w:val="00AB61CB"/>
    <w:rsid w:val="00AB65E6"/>
    <w:rsid w:val="00AB6DAB"/>
    <w:rsid w:val="00AB7E28"/>
    <w:rsid w:val="00AC0514"/>
    <w:rsid w:val="00AC0B2C"/>
    <w:rsid w:val="00AC1A00"/>
    <w:rsid w:val="00AC37C0"/>
    <w:rsid w:val="00AC3BB7"/>
    <w:rsid w:val="00AC4EFE"/>
    <w:rsid w:val="00AC55E8"/>
    <w:rsid w:val="00AC5851"/>
    <w:rsid w:val="00AC5B7D"/>
    <w:rsid w:val="00AC6898"/>
    <w:rsid w:val="00AC6EFD"/>
    <w:rsid w:val="00AC74FF"/>
    <w:rsid w:val="00AD0938"/>
    <w:rsid w:val="00AD0BD5"/>
    <w:rsid w:val="00AD1557"/>
    <w:rsid w:val="00AD1877"/>
    <w:rsid w:val="00AD1B2C"/>
    <w:rsid w:val="00AD1F15"/>
    <w:rsid w:val="00AD2859"/>
    <w:rsid w:val="00AD2B47"/>
    <w:rsid w:val="00AD37A2"/>
    <w:rsid w:val="00AD38F2"/>
    <w:rsid w:val="00AD47A5"/>
    <w:rsid w:val="00AD54A5"/>
    <w:rsid w:val="00AD5778"/>
    <w:rsid w:val="00AD5D96"/>
    <w:rsid w:val="00AD6404"/>
    <w:rsid w:val="00AD69AB"/>
    <w:rsid w:val="00AD69D0"/>
    <w:rsid w:val="00AD6C78"/>
    <w:rsid w:val="00AD6F04"/>
    <w:rsid w:val="00AD73A6"/>
    <w:rsid w:val="00AE00C7"/>
    <w:rsid w:val="00AE019D"/>
    <w:rsid w:val="00AE01F2"/>
    <w:rsid w:val="00AE06AB"/>
    <w:rsid w:val="00AE08C9"/>
    <w:rsid w:val="00AE0B66"/>
    <w:rsid w:val="00AE12B5"/>
    <w:rsid w:val="00AE1739"/>
    <w:rsid w:val="00AE18D0"/>
    <w:rsid w:val="00AE2003"/>
    <w:rsid w:val="00AE2BDA"/>
    <w:rsid w:val="00AE2CA8"/>
    <w:rsid w:val="00AE2E28"/>
    <w:rsid w:val="00AE318A"/>
    <w:rsid w:val="00AE31B8"/>
    <w:rsid w:val="00AE35D4"/>
    <w:rsid w:val="00AE3787"/>
    <w:rsid w:val="00AE3D36"/>
    <w:rsid w:val="00AE3DFD"/>
    <w:rsid w:val="00AE4290"/>
    <w:rsid w:val="00AE4F68"/>
    <w:rsid w:val="00AE6172"/>
    <w:rsid w:val="00AE63A9"/>
    <w:rsid w:val="00AE69B6"/>
    <w:rsid w:val="00AE6CDD"/>
    <w:rsid w:val="00AE6F32"/>
    <w:rsid w:val="00AE73AF"/>
    <w:rsid w:val="00AE7745"/>
    <w:rsid w:val="00AE7779"/>
    <w:rsid w:val="00AE7A92"/>
    <w:rsid w:val="00AF05D0"/>
    <w:rsid w:val="00AF060E"/>
    <w:rsid w:val="00AF14BC"/>
    <w:rsid w:val="00AF188A"/>
    <w:rsid w:val="00AF1B2D"/>
    <w:rsid w:val="00AF260B"/>
    <w:rsid w:val="00AF366D"/>
    <w:rsid w:val="00AF46F8"/>
    <w:rsid w:val="00AF4D11"/>
    <w:rsid w:val="00AF50ED"/>
    <w:rsid w:val="00AF6FBE"/>
    <w:rsid w:val="00B005C3"/>
    <w:rsid w:val="00B00BB1"/>
    <w:rsid w:val="00B00FCA"/>
    <w:rsid w:val="00B00FD7"/>
    <w:rsid w:val="00B01110"/>
    <w:rsid w:val="00B01565"/>
    <w:rsid w:val="00B01573"/>
    <w:rsid w:val="00B02A8F"/>
    <w:rsid w:val="00B03643"/>
    <w:rsid w:val="00B03ED0"/>
    <w:rsid w:val="00B03FDC"/>
    <w:rsid w:val="00B04C6C"/>
    <w:rsid w:val="00B04CA6"/>
    <w:rsid w:val="00B04DFC"/>
    <w:rsid w:val="00B04EC6"/>
    <w:rsid w:val="00B051D9"/>
    <w:rsid w:val="00B05273"/>
    <w:rsid w:val="00B059E3"/>
    <w:rsid w:val="00B05BC9"/>
    <w:rsid w:val="00B06C2E"/>
    <w:rsid w:val="00B06F2F"/>
    <w:rsid w:val="00B07B4B"/>
    <w:rsid w:val="00B07C1A"/>
    <w:rsid w:val="00B07D50"/>
    <w:rsid w:val="00B101A3"/>
    <w:rsid w:val="00B10A1A"/>
    <w:rsid w:val="00B11ED7"/>
    <w:rsid w:val="00B125F4"/>
    <w:rsid w:val="00B1341B"/>
    <w:rsid w:val="00B13505"/>
    <w:rsid w:val="00B14005"/>
    <w:rsid w:val="00B157AE"/>
    <w:rsid w:val="00B16DA2"/>
    <w:rsid w:val="00B171D6"/>
    <w:rsid w:val="00B17B17"/>
    <w:rsid w:val="00B17B3B"/>
    <w:rsid w:val="00B17C57"/>
    <w:rsid w:val="00B20672"/>
    <w:rsid w:val="00B21B50"/>
    <w:rsid w:val="00B22269"/>
    <w:rsid w:val="00B22926"/>
    <w:rsid w:val="00B22F22"/>
    <w:rsid w:val="00B231D8"/>
    <w:rsid w:val="00B247A1"/>
    <w:rsid w:val="00B24B02"/>
    <w:rsid w:val="00B255F2"/>
    <w:rsid w:val="00B25707"/>
    <w:rsid w:val="00B25904"/>
    <w:rsid w:val="00B26142"/>
    <w:rsid w:val="00B2622F"/>
    <w:rsid w:val="00B264B6"/>
    <w:rsid w:val="00B264DF"/>
    <w:rsid w:val="00B278F6"/>
    <w:rsid w:val="00B302F8"/>
    <w:rsid w:val="00B30757"/>
    <w:rsid w:val="00B31677"/>
    <w:rsid w:val="00B31ABA"/>
    <w:rsid w:val="00B32BFF"/>
    <w:rsid w:val="00B3381D"/>
    <w:rsid w:val="00B342EC"/>
    <w:rsid w:val="00B34496"/>
    <w:rsid w:val="00B34A14"/>
    <w:rsid w:val="00B35057"/>
    <w:rsid w:val="00B35353"/>
    <w:rsid w:val="00B354E3"/>
    <w:rsid w:val="00B360F4"/>
    <w:rsid w:val="00B36764"/>
    <w:rsid w:val="00B37455"/>
    <w:rsid w:val="00B378A4"/>
    <w:rsid w:val="00B37BFC"/>
    <w:rsid w:val="00B4004C"/>
    <w:rsid w:val="00B4022C"/>
    <w:rsid w:val="00B403B3"/>
    <w:rsid w:val="00B404F9"/>
    <w:rsid w:val="00B40B03"/>
    <w:rsid w:val="00B41EC9"/>
    <w:rsid w:val="00B41F56"/>
    <w:rsid w:val="00B42805"/>
    <w:rsid w:val="00B42BB0"/>
    <w:rsid w:val="00B44C17"/>
    <w:rsid w:val="00B459CB"/>
    <w:rsid w:val="00B45D60"/>
    <w:rsid w:val="00B46552"/>
    <w:rsid w:val="00B46662"/>
    <w:rsid w:val="00B4673C"/>
    <w:rsid w:val="00B46753"/>
    <w:rsid w:val="00B46D97"/>
    <w:rsid w:val="00B46E2D"/>
    <w:rsid w:val="00B513C7"/>
    <w:rsid w:val="00B51B82"/>
    <w:rsid w:val="00B51DE6"/>
    <w:rsid w:val="00B52510"/>
    <w:rsid w:val="00B52927"/>
    <w:rsid w:val="00B52B9D"/>
    <w:rsid w:val="00B52DE1"/>
    <w:rsid w:val="00B52FB5"/>
    <w:rsid w:val="00B5336C"/>
    <w:rsid w:val="00B533A0"/>
    <w:rsid w:val="00B53E7A"/>
    <w:rsid w:val="00B5453E"/>
    <w:rsid w:val="00B546A0"/>
    <w:rsid w:val="00B5484A"/>
    <w:rsid w:val="00B549DD"/>
    <w:rsid w:val="00B5526E"/>
    <w:rsid w:val="00B55DF2"/>
    <w:rsid w:val="00B55F21"/>
    <w:rsid w:val="00B55FF6"/>
    <w:rsid w:val="00B57312"/>
    <w:rsid w:val="00B573C0"/>
    <w:rsid w:val="00B57A06"/>
    <w:rsid w:val="00B57B19"/>
    <w:rsid w:val="00B600AC"/>
    <w:rsid w:val="00B600EF"/>
    <w:rsid w:val="00B60A83"/>
    <w:rsid w:val="00B60D55"/>
    <w:rsid w:val="00B610ED"/>
    <w:rsid w:val="00B625F7"/>
    <w:rsid w:val="00B6304B"/>
    <w:rsid w:val="00B6353A"/>
    <w:rsid w:val="00B649DA"/>
    <w:rsid w:val="00B6511F"/>
    <w:rsid w:val="00B6597E"/>
    <w:rsid w:val="00B65E23"/>
    <w:rsid w:val="00B65F81"/>
    <w:rsid w:val="00B6601A"/>
    <w:rsid w:val="00B6669C"/>
    <w:rsid w:val="00B667A2"/>
    <w:rsid w:val="00B66D87"/>
    <w:rsid w:val="00B67B0E"/>
    <w:rsid w:val="00B703E7"/>
    <w:rsid w:val="00B704DB"/>
    <w:rsid w:val="00B727A7"/>
    <w:rsid w:val="00B72A7D"/>
    <w:rsid w:val="00B7324E"/>
    <w:rsid w:val="00B73977"/>
    <w:rsid w:val="00B74414"/>
    <w:rsid w:val="00B74479"/>
    <w:rsid w:val="00B74549"/>
    <w:rsid w:val="00B7462B"/>
    <w:rsid w:val="00B747F6"/>
    <w:rsid w:val="00B74D2A"/>
    <w:rsid w:val="00B74FD0"/>
    <w:rsid w:val="00B7515D"/>
    <w:rsid w:val="00B753CC"/>
    <w:rsid w:val="00B759CA"/>
    <w:rsid w:val="00B760C5"/>
    <w:rsid w:val="00B769D6"/>
    <w:rsid w:val="00B7779B"/>
    <w:rsid w:val="00B77E8D"/>
    <w:rsid w:val="00B803A2"/>
    <w:rsid w:val="00B80950"/>
    <w:rsid w:val="00B812F1"/>
    <w:rsid w:val="00B82012"/>
    <w:rsid w:val="00B82554"/>
    <w:rsid w:val="00B82775"/>
    <w:rsid w:val="00B827B8"/>
    <w:rsid w:val="00B82961"/>
    <w:rsid w:val="00B82EDA"/>
    <w:rsid w:val="00B82F49"/>
    <w:rsid w:val="00B83187"/>
    <w:rsid w:val="00B831F8"/>
    <w:rsid w:val="00B83A05"/>
    <w:rsid w:val="00B83E90"/>
    <w:rsid w:val="00B83F52"/>
    <w:rsid w:val="00B8471E"/>
    <w:rsid w:val="00B85B6E"/>
    <w:rsid w:val="00B86D6E"/>
    <w:rsid w:val="00B86FBB"/>
    <w:rsid w:val="00B87228"/>
    <w:rsid w:val="00B87533"/>
    <w:rsid w:val="00B90B57"/>
    <w:rsid w:val="00B915F0"/>
    <w:rsid w:val="00B91E6A"/>
    <w:rsid w:val="00B92698"/>
    <w:rsid w:val="00B932BE"/>
    <w:rsid w:val="00B93591"/>
    <w:rsid w:val="00B935EA"/>
    <w:rsid w:val="00B93863"/>
    <w:rsid w:val="00B94813"/>
    <w:rsid w:val="00B94989"/>
    <w:rsid w:val="00B9572F"/>
    <w:rsid w:val="00B958E1"/>
    <w:rsid w:val="00B958ED"/>
    <w:rsid w:val="00B95A3A"/>
    <w:rsid w:val="00B95AA3"/>
    <w:rsid w:val="00B95AE1"/>
    <w:rsid w:val="00B96FCA"/>
    <w:rsid w:val="00BA0049"/>
    <w:rsid w:val="00BA0550"/>
    <w:rsid w:val="00BA0CCA"/>
    <w:rsid w:val="00BA247E"/>
    <w:rsid w:val="00BA2784"/>
    <w:rsid w:val="00BA2A79"/>
    <w:rsid w:val="00BA3315"/>
    <w:rsid w:val="00BA3876"/>
    <w:rsid w:val="00BA3CF8"/>
    <w:rsid w:val="00BA3F6C"/>
    <w:rsid w:val="00BA4007"/>
    <w:rsid w:val="00BA437D"/>
    <w:rsid w:val="00BA4D44"/>
    <w:rsid w:val="00BA4EF8"/>
    <w:rsid w:val="00BA5238"/>
    <w:rsid w:val="00BA5272"/>
    <w:rsid w:val="00BA53AB"/>
    <w:rsid w:val="00BA6764"/>
    <w:rsid w:val="00BA6A1C"/>
    <w:rsid w:val="00BA6AC8"/>
    <w:rsid w:val="00BA6CFD"/>
    <w:rsid w:val="00BA6DC4"/>
    <w:rsid w:val="00BA7203"/>
    <w:rsid w:val="00BA77AB"/>
    <w:rsid w:val="00BA7E3F"/>
    <w:rsid w:val="00BB0552"/>
    <w:rsid w:val="00BB083D"/>
    <w:rsid w:val="00BB0C4B"/>
    <w:rsid w:val="00BB118E"/>
    <w:rsid w:val="00BB11E2"/>
    <w:rsid w:val="00BB12A5"/>
    <w:rsid w:val="00BB1A38"/>
    <w:rsid w:val="00BB2112"/>
    <w:rsid w:val="00BB23C9"/>
    <w:rsid w:val="00BB241B"/>
    <w:rsid w:val="00BB333F"/>
    <w:rsid w:val="00BB3A92"/>
    <w:rsid w:val="00BB4BF4"/>
    <w:rsid w:val="00BB4CB6"/>
    <w:rsid w:val="00BB533B"/>
    <w:rsid w:val="00BB5862"/>
    <w:rsid w:val="00BB5BB1"/>
    <w:rsid w:val="00BB6045"/>
    <w:rsid w:val="00BB6982"/>
    <w:rsid w:val="00BB6E72"/>
    <w:rsid w:val="00BB7EBB"/>
    <w:rsid w:val="00BC00E4"/>
    <w:rsid w:val="00BC01FA"/>
    <w:rsid w:val="00BC02C1"/>
    <w:rsid w:val="00BC066F"/>
    <w:rsid w:val="00BC074E"/>
    <w:rsid w:val="00BC0B1D"/>
    <w:rsid w:val="00BC0BBD"/>
    <w:rsid w:val="00BC0BC6"/>
    <w:rsid w:val="00BC1476"/>
    <w:rsid w:val="00BC27BF"/>
    <w:rsid w:val="00BC286C"/>
    <w:rsid w:val="00BC2BD8"/>
    <w:rsid w:val="00BC308A"/>
    <w:rsid w:val="00BC3A6B"/>
    <w:rsid w:val="00BC3A76"/>
    <w:rsid w:val="00BC4258"/>
    <w:rsid w:val="00BC5358"/>
    <w:rsid w:val="00BC5812"/>
    <w:rsid w:val="00BC5BD6"/>
    <w:rsid w:val="00BC5E7D"/>
    <w:rsid w:val="00BC5F20"/>
    <w:rsid w:val="00BC76A6"/>
    <w:rsid w:val="00BD0165"/>
    <w:rsid w:val="00BD04F1"/>
    <w:rsid w:val="00BD089E"/>
    <w:rsid w:val="00BD0B37"/>
    <w:rsid w:val="00BD0D76"/>
    <w:rsid w:val="00BD11CA"/>
    <w:rsid w:val="00BD1D50"/>
    <w:rsid w:val="00BD2918"/>
    <w:rsid w:val="00BD3394"/>
    <w:rsid w:val="00BD3D5D"/>
    <w:rsid w:val="00BD453D"/>
    <w:rsid w:val="00BD545E"/>
    <w:rsid w:val="00BD565E"/>
    <w:rsid w:val="00BD5D21"/>
    <w:rsid w:val="00BD5DDB"/>
    <w:rsid w:val="00BD5F16"/>
    <w:rsid w:val="00BD6086"/>
    <w:rsid w:val="00BD6175"/>
    <w:rsid w:val="00BD64F8"/>
    <w:rsid w:val="00BE0988"/>
    <w:rsid w:val="00BE0BD3"/>
    <w:rsid w:val="00BE1205"/>
    <w:rsid w:val="00BE14D0"/>
    <w:rsid w:val="00BE1B32"/>
    <w:rsid w:val="00BE273B"/>
    <w:rsid w:val="00BE2B59"/>
    <w:rsid w:val="00BE2C4B"/>
    <w:rsid w:val="00BE2CE9"/>
    <w:rsid w:val="00BE3836"/>
    <w:rsid w:val="00BE3D49"/>
    <w:rsid w:val="00BE44B1"/>
    <w:rsid w:val="00BE4C1B"/>
    <w:rsid w:val="00BE4C32"/>
    <w:rsid w:val="00BE5349"/>
    <w:rsid w:val="00BE6300"/>
    <w:rsid w:val="00BE6384"/>
    <w:rsid w:val="00BE6ECF"/>
    <w:rsid w:val="00BE734E"/>
    <w:rsid w:val="00BE7640"/>
    <w:rsid w:val="00BE78ED"/>
    <w:rsid w:val="00BE7BA6"/>
    <w:rsid w:val="00BE7C25"/>
    <w:rsid w:val="00BF033E"/>
    <w:rsid w:val="00BF03C7"/>
    <w:rsid w:val="00BF04A8"/>
    <w:rsid w:val="00BF0937"/>
    <w:rsid w:val="00BF0DFE"/>
    <w:rsid w:val="00BF14D5"/>
    <w:rsid w:val="00BF15E1"/>
    <w:rsid w:val="00BF2796"/>
    <w:rsid w:val="00BF28E4"/>
    <w:rsid w:val="00BF2A48"/>
    <w:rsid w:val="00BF2A5E"/>
    <w:rsid w:val="00BF2F07"/>
    <w:rsid w:val="00BF3DEC"/>
    <w:rsid w:val="00BF49F8"/>
    <w:rsid w:val="00BF5143"/>
    <w:rsid w:val="00BF519E"/>
    <w:rsid w:val="00BF5649"/>
    <w:rsid w:val="00BF5A3B"/>
    <w:rsid w:val="00BF5AA0"/>
    <w:rsid w:val="00BF6628"/>
    <w:rsid w:val="00BF7793"/>
    <w:rsid w:val="00C00AE3"/>
    <w:rsid w:val="00C0134A"/>
    <w:rsid w:val="00C0179C"/>
    <w:rsid w:val="00C024AC"/>
    <w:rsid w:val="00C0271F"/>
    <w:rsid w:val="00C02C71"/>
    <w:rsid w:val="00C0304D"/>
    <w:rsid w:val="00C03741"/>
    <w:rsid w:val="00C047E9"/>
    <w:rsid w:val="00C0500A"/>
    <w:rsid w:val="00C0553B"/>
    <w:rsid w:val="00C0580D"/>
    <w:rsid w:val="00C05FC4"/>
    <w:rsid w:val="00C069F5"/>
    <w:rsid w:val="00C06C7D"/>
    <w:rsid w:val="00C10BD9"/>
    <w:rsid w:val="00C11CB1"/>
    <w:rsid w:val="00C11EE8"/>
    <w:rsid w:val="00C12288"/>
    <w:rsid w:val="00C12B50"/>
    <w:rsid w:val="00C12D27"/>
    <w:rsid w:val="00C13170"/>
    <w:rsid w:val="00C13408"/>
    <w:rsid w:val="00C13CC3"/>
    <w:rsid w:val="00C14114"/>
    <w:rsid w:val="00C15CFB"/>
    <w:rsid w:val="00C15DD6"/>
    <w:rsid w:val="00C16263"/>
    <w:rsid w:val="00C16774"/>
    <w:rsid w:val="00C16A0A"/>
    <w:rsid w:val="00C17581"/>
    <w:rsid w:val="00C179FA"/>
    <w:rsid w:val="00C17A31"/>
    <w:rsid w:val="00C17F94"/>
    <w:rsid w:val="00C20483"/>
    <w:rsid w:val="00C21713"/>
    <w:rsid w:val="00C22118"/>
    <w:rsid w:val="00C22255"/>
    <w:rsid w:val="00C22383"/>
    <w:rsid w:val="00C225F1"/>
    <w:rsid w:val="00C22D7C"/>
    <w:rsid w:val="00C22EAD"/>
    <w:rsid w:val="00C234FB"/>
    <w:rsid w:val="00C24B30"/>
    <w:rsid w:val="00C256F4"/>
    <w:rsid w:val="00C25B36"/>
    <w:rsid w:val="00C260D0"/>
    <w:rsid w:val="00C264CA"/>
    <w:rsid w:val="00C26C62"/>
    <w:rsid w:val="00C2729C"/>
    <w:rsid w:val="00C27451"/>
    <w:rsid w:val="00C278DD"/>
    <w:rsid w:val="00C27ADE"/>
    <w:rsid w:val="00C27C0A"/>
    <w:rsid w:val="00C30C75"/>
    <w:rsid w:val="00C313A6"/>
    <w:rsid w:val="00C31405"/>
    <w:rsid w:val="00C31544"/>
    <w:rsid w:val="00C32080"/>
    <w:rsid w:val="00C336D9"/>
    <w:rsid w:val="00C34084"/>
    <w:rsid w:val="00C342BF"/>
    <w:rsid w:val="00C34394"/>
    <w:rsid w:val="00C346E8"/>
    <w:rsid w:val="00C351F6"/>
    <w:rsid w:val="00C36250"/>
    <w:rsid w:val="00C368DC"/>
    <w:rsid w:val="00C37012"/>
    <w:rsid w:val="00C370F7"/>
    <w:rsid w:val="00C37BD4"/>
    <w:rsid w:val="00C402ED"/>
    <w:rsid w:val="00C4056B"/>
    <w:rsid w:val="00C407BA"/>
    <w:rsid w:val="00C40D6B"/>
    <w:rsid w:val="00C41BF6"/>
    <w:rsid w:val="00C41E8A"/>
    <w:rsid w:val="00C42015"/>
    <w:rsid w:val="00C42CC8"/>
    <w:rsid w:val="00C42DC4"/>
    <w:rsid w:val="00C4391C"/>
    <w:rsid w:val="00C43D40"/>
    <w:rsid w:val="00C4537D"/>
    <w:rsid w:val="00C45428"/>
    <w:rsid w:val="00C45B3B"/>
    <w:rsid w:val="00C45D2D"/>
    <w:rsid w:val="00C46983"/>
    <w:rsid w:val="00C46FEF"/>
    <w:rsid w:val="00C50540"/>
    <w:rsid w:val="00C50925"/>
    <w:rsid w:val="00C50C2D"/>
    <w:rsid w:val="00C513FA"/>
    <w:rsid w:val="00C516B5"/>
    <w:rsid w:val="00C51776"/>
    <w:rsid w:val="00C51F9D"/>
    <w:rsid w:val="00C52764"/>
    <w:rsid w:val="00C5290F"/>
    <w:rsid w:val="00C52B08"/>
    <w:rsid w:val="00C52ED7"/>
    <w:rsid w:val="00C532F2"/>
    <w:rsid w:val="00C54F1A"/>
    <w:rsid w:val="00C55037"/>
    <w:rsid w:val="00C550DE"/>
    <w:rsid w:val="00C551A7"/>
    <w:rsid w:val="00C5527C"/>
    <w:rsid w:val="00C572BE"/>
    <w:rsid w:val="00C61658"/>
    <w:rsid w:val="00C61BB9"/>
    <w:rsid w:val="00C61C29"/>
    <w:rsid w:val="00C61EE3"/>
    <w:rsid w:val="00C6235B"/>
    <w:rsid w:val="00C629A2"/>
    <w:rsid w:val="00C63560"/>
    <w:rsid w:val="00C64333"/>
    <w:rsid w:val="00C648FE"/>
    <w:rsid w:val="00C64A6D"/>
    <w:rsid w:val="00C64D5C"/>
    <w:rsid w:val="00C64EB1"/>
    <w:rsid w:val="00C6640B"/>
    <w:rsid w:val="00C66AE7"/>
    <w:rsid w:val="00C66FCC"/>
    <w:rsid w:val="00C67900"/>
    <w:rsid w:val="00C70371"/>
    <w:rsid w:val="00C703FB"/>
    <w:rsid w:val="00C7062D"/>
    <w:rsid w:val="00C706D5"/>
    <w:rsid w:val="00C70DF3"/>
    <w:rsid w:val="00C71A96"/>
    <w:rsid w:val="00C72184"/>
    <w:rsid w:val="00C7261E"/>
    <w:rsid w:val="00C73120"/>
    <w:rsid w:val="00C73361"/>
    <w:rsid w:val="00C73957"/>
    <w:rsid w:val="00C739BD"/>
    <w:rsid w:val="00C73DBC"/>
    <w:rsid w:val="00C74262"/>
    <w:rsid w:val="00C74839"/>
    <w:rsid w:val="00C75857"/>
    <w:rsid w:val="00C75C72"/>
    <w:rsid w:val="00C75FC0"/>
    <w:rsid w:val="00C761CF"/>
    <w:rsid w:val="00C77EFD"/>
    <w:rsid w:val="00C8073D"/>
    <w:rsid w:val="00C80901"/>
    <w:rsid w:val="00C80CC8"/>
    <w:rsid w:val="00C814BB"/>
    <w:rsid w:val="00C815A2"/>
    <w:rsid w:val="00C81AD0"/>
    <w:rsid w:val="00C81E42"/>
    <w:rsid w:val="00C82211"/>
    <w:rsid w:val="00C8271C"/>
    <w:rsid w:val="00C82786"/>
    <w:rsid w:val="00C82A76"/>
    <w:rsid w:val="00C82B36"/>
    <w:rsid w:val="00C82C85"/>
    <w:rsid w:val="00C82DC3"/>
    <w:rsid w:val="00C83439"/>
    <w:rsid w:val="00C83ECF"/>
    <w:rsid w:val="00C8431F"/>
    <w:rsid w:val="00C84EAD"/>
    <w:rsid w:val="00C8539C"/>
    <w:rsid w:val="00C85410"/>
    <w:rsid w:val="00C855FF"/>
    <w:rsid w:val="00C8587A"/>
    <w:rsid w:val="00C86920"/>
    <w:rsid w:val="00C870CB"/>
    <w:rsid w:val="00C87352"/>
    <w:rsid w:val="00C87477"/>
    <w:rsid w:val="00C8779E"/>
    <w:rsid w:val="00C87D14"/>
    <w:rsid w:val="00C87D92"/>
    <w:rsid w:val="00C9000D"/>
    <w:rsid w:val="00C9180A"/>
    <w:rsid w:val="00C919C3"/>
    <w:rsid w:val="00C92182"/>
    <w:rsid w:val="00C92730"/>
    <w:rsid w:val="00C92875"/>
    <w:rsid w:val="00C92B12"/>
    <w:rsid w:val="00C92FB4"/>
    <w:rsid w:val="00C92FCB"/>
    <w:rsid w:val="00C93EA3"/>
    <w:rsid w:val="00C95174"/>
    <w:rsid w:val="00C957D1"/>
    <w:rsid w:val="00C95AE7"/>
    <w:rsid w:val="00C9632E"/>
    <w:rsid w:val="00C964A2"/>
    <w:rsid w:val="00C97371"/>
    <w:rsid w:val="00C97B98"/>
    <w:rsid w:val="00CA10DB"/>
    <w:rsid w:val="00CA1450"/>
    <w:rsid w:val="00CA1836"/>
    <w:rsid w:val="00CA18CD"/>
    <w:rsid w:val="00CA20D0"/>
    <w:rsid w:val="00CA2271"/>
    <w:rsid w:val="00CA2651"/>
    <w:rsid w:val="00CA2BEE"/>
    <w:rsid w:val="00CA476D"/>
    <w:rsid w:val="00CA4EEA"/>
    <w:rsid w:val="00CA55D8"/>
    <w:rsid w:val="00CA580A"/>
    <w:rsid w:val="00CA5C5D"/>
    <w:rsid w:val="00CA6745"/>
    <w:rsid w:val="00CA6E7A"/>
    <w:rsid w:val="00CA7958"/>
    <w:rsid w:val="00CA7F1D"/>
    <w:rsid w:val="00CB06B2"/>
    <w:rsid w:val="00CB1292"/>
    <w:rsid w:val="00CB17FA"/>
    <w:rsid w:val="00CB194F"/>
    <w:rsid w:val="00CB203B"/>
    <w:rsid w:val="00CB2727"/>
    <w:rsid w:val="00CB2744"/>
    <w:rsid w:val="00CB2921"/>
    <w:rsid w:val="00CB2A28"/>
    <w:rsid w:val="00CB2B74"/>
    <w:rsid w:val="00CB2F8E"/>
    <w:rsid w:val="00CB308F"/>
    <w:rsid w:val="00CB36A7"/>
    <w:rsid w:val="00CB36DB"/>
    <w:rsid w:val="00CB379E"/>
    <w:rsid w:val="00CB3B68"/>
    <w:rsid w:val="00CB4018"/>
    <w:rsid w:val="00CB4336"/>
    <w:rsid w:val="00CB44B3"/>
    <w:rsid w:val="00CB55E8"/>
    <w:rsid w:val="00CB67BE"/>
    <w:rsid w:val="00CB77DD"/>
    <w:rsid w:val="00CC0087"/>
    <w:rsid w:val="00CC038C"/>
    <w:rsid w:val="00CC1BC7"/>
    <w:rsid w:val="00CC1E22"/>
    <w:rsid w:val="00CC2600"/>
    <w:rsid w:val="00CC29A5"/>
    <w:rsid w:val="00CC2D32"/>
    <w:rsid w:val="00CC3154"/>
    <w:rsid w:val="00CC377D"/>
    <w:rsid w:val="00CC3823"/>
    <w:rsid w:val="00CC39A0"/>
    <w:rsid w:val="00CC3A4F"/>
    <w:rsid w:val="00CC3EE3"/>
    <w:rsid w:val="00CC406C"/>
    <w:rsid w:val="00CC4280"/>
    <w:rsid w:val="00CC4960"/>
    <w:rsid w:val="00CC4AE7"/>
    <w:rsid w:val="00CC4D03"/>
    <w:rsid w:val="00CC4E3F"/>
    <w:rsid w:val="00CC51AA"/>
    <w:rsid w:val="00CC5A51"/>
    <w:rsid w:val="00CC6115"/>
    <w:rsid w:val="00CC62BE"/>
    <w:rsid w:val="00CC62DE"/>
    <w:rsid w:val="00CC63D9"/>
    <w:rsid w:val="00CC66AB"/>
    <w:rsid w:val="00CC76EC"/>
    <w:rsid w:val="00CC7A3D"/>
    <w:rsid w:val="00CC7F06"/>
    <w:rsid w:val="00CD00A2"/>
    <w:rsid w:val="00CD0230"/>
    <w:rsid w:val="00CD061E"/>
    <w:rsid w:val="00CD1407"/>
    <w:rsid w:val="00CD157F"/>
    <w:rsid w:val="00CD1591"/>
    <w:rsid w:val="00CD293A"/>
    <w:rsid w:val="00CD2A35"/>
    <w:rsid w:val="00CD2FE9"/>
    <w:rsid w:val="00CD3447"/>
    <w:rsid w:val="00CD3DC3"/>
    <w:rsid w:val="00CD4295"/>
    <w:rsid w:val="00CD52FF"/>
    <w:rsid w:val="00CD5E27"/>
    <w:rsid w:val="00CD63E4"/>
    <w:rsid w:val="00CD6537"/>
    <w:rsid w:val="00CD6B6A"/>
    <w:rsid w:val="00CD6D5B"/>
    <w:rsid w:val="00CE1B75"/>
    <w:rsid w:val="00CE1D4B"/>
    <w:rsid w:val="00CE1F05"/>
    <w:rsid w:val="00CE28F4"/>
    <w:rsid w:val="00CE2940"/>
    <w:rsid w:val="00CE2D52"/>
    <w:rsid w:val="00CE4685"/>
    <w:rsid w:val="00CE47AC"/>
    <w:rsid w:val="00CE4A79"/>
    <w:rsid w:val="00CE5DCB"/>
    <w:rsid w:val="00CE6505"/>
    <w:rsid w:val="00CE6D4C"/>
    <w:rsid w:val="00CE6E60"/>
    <w:rsid w:val="00CE76C3"/>
    <w:rsid w:val="00CE7722"/>
    <w:rsid w:val="00CE7D05"/>
    <w:rsid w:val="00CF1068"/>
    <w:rsid w:val="00CF1302"/>
    <w:rsid w:val="00CF1316"/>
    <w:rsid w:val="00CF13F6"/>
    <w:rsid w:val="00CF170A"/>
    <w:rsid w:val="00CF1CAC"/>
    <w:rsid w:val="00CF1F3B"/>
    <w:rsid w:val="00CF2F1A"/>
    <w:rsid w:val="00CF364D"/>
    <w:rsid w:val="00CF5483"/>
    <w:rsid w:val="00CF5FFD"/>
    <w:rsid w:val="00CF642C"/>
    <w:rsid w:val="00CF68C6"/>
    <w:rsid w:val="00CF6F37"/>
    <w:rsid w:val="00CF6FCC"/>
    <w:rsid w:val="00CF776B"/>
    <w:rsid w:val="00D00104"/>
    <w:rsid w:val="00D002EE"/>
    <w:rsid w:val="00D0089E"/>
    <w:rsid w:val="00D00C50"/>
    <w:rsid w:val="00D00EB2"/>
    <w:rsid w:val="00D025BA"/>
    <w:rsid w:val="00D02686"/>
    <w:rsid w:val="00D02947"/>
    <w:rsid w:val="00D02A69"/>
    <w:rsid w:val="00D03371"/>
    <w:rsid w:val="00D0352B"/>
    <w:rsid w:val="00D037AB"/>
    <w:rsid w:val="00D04093"/>
    <w:rsid w:val="00D05310"/>
    <w:rsid w:val="00D05653"/>
    <w:rsid w:val="00D05D46"/>
    <w:rsid w:val="00D05DEF"/>
    <w:rsid w:val="00D062BC"/>
    <w:rsid w:val="00D06CB3"/>
    <w:rsid w:val="00D06D9E"/>
    <w:rsid w:val="00D10A8A"/>
    <w:rsid w:val="00D11FF3"/>
    <w:rsid w:val="00D12249"/>
    <w:rsid w:val="00D128BD"/>
    <w:rsid w:val="00D133EC"/>
    <w:rsid w:val="00D13B75"/>
    <w:rsid w:val="00D13F9A"/>
    <w:rsid w:val="00D14B73"/>
    <w:rsid w:val="00D15026"/>
    <w:rsid w:val="00D15595"/>
    <w:rsid w:val="00D155C7"/>
    <w:rsid w:val="00D15805"/>
    <w:rsid w:val="00D15F61"/>
    <w:rsid w:val="00D176C3"/>
    <w:rsid w:val="00D179B2"/>
    <w:rsid w:val="00D202C5"/>
    <w:rsid w:val="00D2089D"/>
    <w:rsid w:val="00D2151F"/>
    <w:rsid w:val="00D21591"/>
    <w:rsid w:val="00D2171D"/>
    <w:rsid w:val="00D21B3F"/>
    <w:rsid w:val="00D2245D"/>
    <w:rsid w:val="00D2304F"/>
    <w:rsid w:val="00D2315C"/>
    <w:rsid w:val="00D2322F"/>
    <w:rsid w:val="00D243D5"/>
    <w:rsid w:val="00D24549"/>
    <w:rsid w:val="00D24988"/>
    <w:rsid w:val="00D25342"/>
    <w:rsid w:val="00D26620"/>
    <w:rsid w:val="00D26FAE"/>
    <w:rsid w:val="00D270AC"/>
    <w:rsid w:val="00D272CC"/>
    <w:rsid w:val="00D274AD"/>
    <w:rsid w:val="00D27BA2"/>
    <w:rsid w:val="00D303E2"/>
    <w:rsid w:val="00D30EC0"/>
    <w:rsid w:val="00D30F59"/>
    <w:rsid w:val="00D3163A"/>
    <w:rsid w:val="00D319CF"/>
    <w:rsid w:val="00D3233E"/>
    <w:rsid w:val="00D32C8D"/>
    <w:rsid w:val="00D33474"/>
    <w:rsid w:val="00D335C2"/>
    <w:rsid w:val="00D33D1F"/>
    <w:rsid w:val="00D33FF9"/>
    <w:rsid w:val="00D34FFA"/>
    <w:rsid w:val="00D35E90"/>
    <w:rsid w:val="00D35EFC"/>
    <w:rsid w:val="00D36079"/>
    <w:rsid w:val="00D36400"/>
    <w:rsid w:val="00D364B4"/>
    <w:rsid w:val="00D36FE0"/>
    <w:rsid w:val="00D37FFE"/>
    <w:rsid w:val="00D4036C"/>
    <w:rsid w:val="00D403F6"/>
    <w:rsid w:val="00D40409"/>
    <w:rsid w:val="00D40B84"/>
    <w:rsid w:val="00D40ED0"/>
    <w:rsid w:val="00D41C53"/>
    <w:rsid w:val="00D41EB9"/>
    <w:rsid w:val="00D424E9"/>
    <w:rsid w:val="00D42940"/>
    <w:rsid w:val="00D42A71"/>
    <w:rsid w:val="00D43C87"/>
    <w:rsid w:val="00D44577"/>
    <w:rsid w:val="00D44DF1"/>
    <w:rsid w:val="00D46296"/>
    <w:rsid w:val="00D46A1F"/>
    <w:rsid w:val="00D46DBC"/>
    <w:rsid w:val="00D46EB1"/>
    <w:rsid w:val="00D478E8"/>
    <w:rsid w:val="00D50114"/>
    <w:rsid w:val="00D50D0C"/>
    <w:rsid w:val="00D51B8E"/>
    <w:rsid w:val="00D521EC"/>
    <w:rsid w:val="00D52A77"/>
    <w:rsid w:val="00D52BBC"/>
    <w:rsid w:val="00D5330D"/>
    <w:rsid w:val="00D53481"/>
    <w:rsid w:val="00D53B7C"/>
    <w:rsid w:val="00D54642"/>
    <w:rsid w:val="00D551B5"/>
    <w:rsid w:val="00D5566E"/>
    <w:rsid w:val="00D5589D"/>
    <w:rsid w:val="00D56082"/>
    <w:rsid w:val="00D561A3"/>
    <w:rsid w:val="00D5645D"/>
    <w:rsid w:val="00D56703"/>
    <w:rsid w:val="00D57A05"/>
    <w:rsid w:val="00D57FC7"/>
    <w:rsid w:val="00D606AB"/>
    <w:rsid w:val="00D60B1C"/>
    <w:rsid w:val="00D60D3B"/>
    <w:rsid w:val="00D61688"/>
    <w:rsid w:val="00D616FE"/>
    <w:rsid w:val="00D61EF8"/>
    <w:rsid w:val="00D621C1"/>
    <w:rsid w:val="00D62381"/>
    <w:rsid w:val="00D624D2"/>
    <w:rsid w:val="00D627BE"/>
    <w:rsid w:val="00D628D3"/>
    <w:rsid w:val="00D62C0E"/>
    <w:rsid w:val="00D62D59"/>
    <w:rsid w:val="00D63351"/>
    <w:rsid w:val="00D63DA8"/>
    <w:rsid w:val="00D640CD"/>
    <w:rsid w:val="00D64E98"/>
    <w:rsid w:val="00D65131"/>
    <w:rsid w:val="00D65344"/>
    <w:rsid w:val="00D65D0E"/>
    <w:rsid w:val="00D66409"/>
    <w:rsid w:val="00D668E4"/>
    <w:rsid w:val="00D66E1D"/>
    <w:rsid w:val="00D671B8"/>
    <w:rsid w:val="00D674C7"/>
    <w:rsid w:val="00D675DE"/>
    <w:rsid w:val="00D676D2"/>
    <w:rsid w:val="00D6773E"/>
    <w:rsid w:val="00D6774B"/>
    <w:rsid w:val="00D70259"/>
    <w:rsid w:val="00D704CD"/>
    <w:rsid w:val="00D70713"/>
    <w:rsid w:val="00D71DDC"/>
    <w:rsid w:val="00D721F0"/>
    <w:rsid w:val="00D72768"/>
    <w:rsid w:val="00D72CE2"/>
    <w:rsid w:val="00D72F30"/>
    <w:rsid w:val="00D72FCD"/>
    <w:rsid w:val="00D733CD"/>
    <w:rsid w:val="00D7467E"/>
    <w:rsid w:val="00D75078"/>
    <w:rsid w:val="00D75816"/>
    <w:rsid w:val="00D76326"/>
    <w:rsid w:val="00D76421"/>
    <w:rsid w:val="00D77367"/>
    <w:rsid w:val="00D77BEC"/>
    <w:rsid w:val="00D8060A"/>
    <w:rsid w:val="00D8076B"/>
    <w:rsid w:val="00D815E0"/>
    <w:rsid w:val="00D818DA"/>
    <w:rsid w:val="00D8221A"/>
    <w:rsid w:val="00D82729"/>
    <w:rsid w:val="00D827C3"/>
    <w:rsid w:val="00D82B86"/>
    <w:rsid w:val="00D83A6B"/>
    <w:rsid w:val="00D84DF5"/>
    <w:rsid w:val="00D85D86"/>
    <w:rsid w:val="00D85DE7"/>
    <w:rsid w:val="00D864F4"/>
    <w:rsid w:val="00D86729"/>
    <w:rsid w:val="00D871B2"/>
    <w:rsid w:val="00D90810"/>
    <w:rsid w:val="00D916FE"/>
    <w:rsid w:val="00D91A19"/>
    <w:rsid w:val="00D9247C"/>
    <w:rsid w:val="00D9270F"/>
    <w:rsid w:val="00D9317E"/>
    <w:rsid w:val="00D93552"/>
    <w:rsid w:val="00D939E1"/>
    <w:rsid w:val="00D941BB"/>
    <w:rsid w:val="00D944EB"/>
    <w:rsid w:val="00D94A39"/>
    <w:rsid w:val="00D95201"/>
    <w:rsid w:val="00D952C0"/>
    <w:rsid w:val="00D952DC"/>
    <w:rsid w:val="00D95645"/>
    <w:rsid w:val="00D960DC"/>
    <w:rsid w:val="00D96E98"/>
    <w:rsid w:val="00D975BD"/>
    <w:rsid w:val="00D9791D"/>
    <w:rsid w:val="00D97B77"/>
    <w:rsid w:val="00D97E6D"/>
    <w:rsid w:val="00DA01BC"/>
    <w:rsid w:val="00DA07A8"/>
    <w:rsid w:val="00DA0C23"/>
    <w:rsid w:val="00DA135B"/>
    <w:rsid w:val="00DA13F5"/>
    <w:rsid w:val="00DA18B7"/>
    <w:rsid w:val="00DA1A9D"/>
    <w:rsid w:val="00DA2681"/>
    <w:rsid w:val="00DA29EA"/>
    <w:rsid w:val="00DA2B6F"/>
    <w:rsid w:val="00DA3076"/>
    <w:rsid w:val="00DA3415"/>
    <w:rsid w:val="00DA3D75"/>
    <w:rsid w:val="00DA40D8"/>
    <w:rsid w:val="00DA44EB"/>
    <w:rsid w:val="00DA4E57"/>
    <w:rsid w:val="00DA50E4"/>
    <w:rsid w:val="00DA5243"/>
    <w:rsid w:val="00DA53DE"/>
    <w:rsid w:val="00DA56BE"/>
    <w:rsid w:val="00DA60BF"/>
    <w:rsid w:val="00DA6262"/>
    <w:rsid w:val="00DA66F8"/>
    <w:rsid w:val="00DA6ACE"/>
    <w:rsid w:val="00DA7064"/>
    <w:rsid w:val="00DA72E6"/>
    <w:rsid w:val="00DA7D2D"/>
    <w:rsid w:val="00DB06C8"/>
    <w:rsid w:val="00DB0830"/>
    <w:rsid w:val="00DB0FEC"/>
    <w:rsid w:val="00DB25A5"/>
    <w:rsid w:val="00DB39A8"/>
    <w:rsid w:val="00DB39AC"/>
    <w:rsid w:val="00DB3D49"/>
    <w:rsid w:val="00DB3E24"/>
    <w:rsid w:val="00DB3FE6"/>
    <w:rsid w:val="00DB4A88"/>
    <w:rsid w:val="00DB51FC"/>
    <w:rsid w:val="00DB6232"/>
    <w:rsid w:val="00DB6974"/>
    <w:rsid w:val="00DB6FA7"/>
    <w:rsid w:val="00DB747C"/>
    <w:rsid w:val="00DC0651"/>
    <w:rsid w:val="00DC193A"/>
    <w:rsid w:val="00DC1ACE"/>
    <w:rsid w:val="00DC1FCE"/>
    <w:rsid w:val="00DC2297"/>
    <w:rsid w:val="00DC2F00"/>
    <w:rsid w:val="00DC3DE3"/>
    <w:rsid w:val="00DC4482"/>
    <w:rsid w:val="00DC49F1"/>
    <w:rsid w:val="00DC4EE2"/>
    <w:rsid w:val="00DC55FC"/>
    <w:rsid w:val="00DC5BF0"/>
    <w:rsid w:val="00DC5C05"/>
    <w:rsid w:val="00DC61EE"/>
    <w:rsid w:val="00DC67ED"/>
    <w:rsid w:val="00DC683A"/>
    <w:rsid w:val="00DC6C5E"/>
    <w:rsid w:val="00DC7034"/>
    <w:rsid w:val="00DC73FA"/>
    <w:rsid w:val="00DC7893"/>
    <w:rsid w:val="00DD0350"/>
    <w:rsid w:val="00DD03EB"/>
    <w:rsid w:val="00DD0504"/>
    <w:rsid w:val="00DD099A"/>
    <w:rsid w:val="00DD0B5E"/>
    <w:rsid w:val="00DD1202"/>
    <w:rsid w:val="00DD25F9"/>
    <w:rsid w:val="00DD3427"/>
    <w:rsid w:val="00DD369A"/>
    <w:rsid w:val="00DD4474"/>
    <w:rsid w:val="00DD46ED"/>
    <w:rsid w:val="00DD472F"/>
    <w:rsid w:val="00DD4894"/>
    <w:rsid w:val="00DD5768"/>
    <w:rsid w:val="00DD592D"/>
    <w:rsid w:val="00DD5E5E"/>
    <w:rsid w:val="00DD65A2"/>
    <w:rsid w:val="00DD7122"/>
    <w:rsid w:val="00DD7CF4"/>
    <w:rsid w:val="00DE0066"/>
    <w:rsid w:val="00DE0540"/>
    <w:rsid w:val="00DE0F38"/>
    <w:rsid w:val="00DE2191"/>
    <w:rsid w:val="00DE4023"/>
    <w:rsid w:val="00DE48DF"/>
    <w:rsid w:val="00DE4ACB"/>
    <w:rsid w:val="00DE4AF8"/>
    <w:rsid w:val="00DE4F2F"/>
    <w:rsid w:val="00DE5291"/>
    <w:rsid w:val="00DE5F44"/>
    <w:rsid w:val="00DE6502"/>
    <w:rsid w:val="00DE6531"/>
    <w:rsid w:val="00DE6601"/>
    <w:rsid w:val="00DE68A4"/>
    <w:rsid w:val="00DE6A93"/>
    <w:rsid w:val="00DE6D1B"/>
    <w:rsid w:val="00DE7461"/>
    <w:rsid w:val="00DE7529"/>
    <w:rsid w:val="00DE78E0"/>
    <w:rsid w:val="00DE7E5C"/>
    <w:rsid w:val="00DE7F7A"/>
    <w:rsid w:val="00DF05AC"/>
    <w:rsid w:val="00DF099C"/>
    <w:rsid w:val="00DF0F75"/>
    <w:rsid w:val="00DF1161"/>
    <w:rsid w:val="00DF1579"/>
    <w:rsid w:val="00DF184E"/>
    <w:rsid w:val="00DF2E63"/>
    <w:rsid w:val="00DF384E"/>
    <w:rsid w:val="00DF3BC6"/>
    <w:rsid w:val="00DF3CD6"/>
    <w:rsid w:val="00DF4895"/>
    <w:rsid w:val="00DF494E"/>
    <w:rsid w:val="00DF4C61"/>
    <w:rsid w:val="00DF4DD7"/>
    <w:rsid w:val="00DF50A8"/>
    <w:rsid w:val="00DF58A0"/>
    <w:rsid w:val="00DF5AC5"/>
    <w:rsid w:val="00DF60A6"/>
    <w:rsid w:val="00DF62F3"/>
    <w:rsid w:val="00DF6BF5"/>
    <w:rsid w:val="00DF701D"/>
    <w:rsid w:val="00DF75F7"/>
    <w:rsid w:val="00DF7783"/>
    <w:rsid w:val="00DF7A31"/>
    <w:rsid w:val="00DF7EF7"/>
    <w:rsid w:val="00E0028E"/>
    <w:rsid w:val="00E0064D"/>
    <w:rsid w:val="00E0153A"/>
    <w:rsid w:val="00E02ACF"/>
    <w:rsid w:val="00E02C53"/>
    <w:rsid w:val="00E02CEF"/>
    <w:rsid w:val="00E02E0F"/>
    <w:rsid w:val="00E036D6"/>
    <w:rsid w:val="00E04DDE"/>
    <w:rsid w:val="00E04F85"/>
    <w:rsid w:val="00E0520C"/>
    <w:rsid w:val="00E0596B"/>
    <w:rsid w:val="00E065E4"/>
    <w:rsid w:val="00E06AAD"/>
    <w:rsid w:val="00E06F27"/>
    <w:rsid w:val="00E07B55"/>
    <w:rsid w:val="00E107A8"/>
    <w:rsid w:val="00E121D1"/>
    <w:rsid w:val="00E12950"/>
    <w:rsid w:val="00E13566"/>
    <w:rsid w:val="00E141B1"/>
    <w:rsid w:val="00E14640"/>
    <w:rsid w:val="00E14D22"/>
    <w:rsid w:val="00E15B35"/>
    <w:rsid w:val="00E160CC"/>
    <w:rsid w:val="00E16163"/>
    <w:rsid w:val="00E16BC3"/>
    <w:rsid w:val="00E16F19"/>
    <w:rsid w:val="00E17FBF"/>
    <w:rsid w:val="00E2141F"/>
    <w:rsid w:val="00E21749"/>
    <w:rsid w:val="00E21EC9"/>
    <w:rsid w:val="00E22DFD"/>
    <w:rsid w:val="00E23074"/>
    <w:rsid w:val="00E240FB"/>
    <w:rsid w:val="00E24801"/>
    <w:rsid w:val="00E250AF"/>
    <w:rsid w:val="00E254FA"/>
    <w:rsid w:val="00E25AB3"/>
    <w:rsid w:val="00E2640F"/>
    <w:rsid w:val="00E265CD"/>
    <w:rsid w:val="00E26F02"/>
    <w:rsid w:val="00E30944"/>
    <w:rsid w:val="00E30A0A"/>
    <w:rsid w:val="00E30BEB"/>
    <w:rsid w:val="00E30F2E"/>
    <w:rsid w:val="00E31AEA"/>
    <w:rsid w:val="00E322B5"/>
    <w:rsid w:val="00E328F1"/>
    <w:rsid w:val="00E32AF5"/>
    <w:rsid w:val="00E32C35"/>
    <w:rsid w:val="00E32D3B"/>
    <w:rsid w:val="00E3320C"/>
    <w:rsid w:val="00E3347B"/>
    <w:rsid w:val="00E3429F"/>
    <w:rsid w:val="00E34D0E"/>
    <w:rsid w:val="00E34EBB"/>
    <w:rsid w:val="00E36CAE"/>
    <w:rsid w:val="00E3713D"/>
    <w:rsid w:val="00E37142"/>
    <w:rsid w:val="00E374FC"/>
    <w:rsid w:val="00E377A8"/>
    <w:rsid w:val="00E4017E"/>
    <w:rsid w:val="00E40751"/>
    <w:rsid w:val="00E40B0D"/>
    <w:rsid w:val="00E40D8C"/>
    <w:rsid w:val="00E40F57"/>
    <w:rsid w:val="00E417BC"/>
    <w:rsid w:val="00E42270"/>
    <w:rsid w:val="00E42B74"/>
    <w:rsid w:val="00E43311"/>
    <w:rsid w:val="00E43B26"/>
    <w:rsid w:val="00E43CD1"/>
    <w:rsid w:val="00E43E6A"/>
    <w:rsid w:val="00E43EF4"/>
    <w:rsid w:val="00E44340"/>
    <w:rsid w:val="00E45192"/>
    <w:rsid w:val="00E4529E"/>
    <w:rsid w:val="00E45711"/>
    <w:rsid w:val="00E45BE8"/>
    <w:rsid w:val="00E46C96"/>
    <w:rsid w:val="00E46F18"/>
    <w:rsid w:val="00E47372"/>
    <w:rsid w:val="00E47607"/>
    <w:rsid w:val="00E47894"/>
    <w:rsid w:val="00E47BE3"/>
    <w:rsid w:val="00E47FCA"/>
    <w:rsid w:val="00E50CED"/>
    <w:rsid w:val="00E5131A"/>
    <w:rsid w:val="00E51746"/>
    <w:rsid w:val="00E5177B"/>
    <w:rsid w:val="00E52211"/>
    <w:rsid w:val="00E52D5B"/>
    <w:rsid w:val="00E53916"/>
    <w:rsid w:val="00E53B2A"/>
    <w:rsid w:val="00E53B9C"/>
    <w:rsid w:val="00E53DEC"/>
    <w:rsid w:val="00E54473"/>
    <w:rsid w:val="00E54DCC"/>
    <w:rsid w:val="00E55113"/>
    <w:rsid w:val="00E55BA5"/>
    <w:rsid w:val="00E57D3B"/>
    <w:rsid w:val="00E60279"/>
    <w:rsid w:val="00E6039F"/>
    <w:rsid w:val="00E60482"/>
    <w:rsid w:val="00E62526"/>
    <w:rsid w:val="00E63048"/>
    <w:rsid w:val="00E6329B"/>
    <w:rsid w:val="00E63691"/>
    <w:rsid w:val="00E63856"/>
    <w:rsid w:val="00E639E5"/>
    <w:rsid w:val="00E63A6C"/>
    <w:rsid w:val="00E63AC9"/>
    <w:rsid w:val="00E640C9"/>
    <w:rsid w:val="00E645DF"/>
    <w:rsid w:val="00E647F3"/>
    <w:rsid w:val="00E64B6C"/>
    <w:rsid w:val="00E65A17"/>
    <w:rsid w:val="00E65E88"/>
    <w:rsid w:val="00E66197"/>
    <w:rsid w:val="00E66727"/>
    <w:rsid w:val="00E66778"/>
    <w:rsid w:val="00E66D1E"/>
    <w:rsid w:val="00E66DDC"/>
    <w:rsid w:val="00E71147"/>
    <w:rsid w:val="00E71503"/>
    <w:rsid w:val="00E71AB3"/>
    <w:rsid w:val="00E72EF7"/>
    <w:rsid w:val="00E72FDC"/>
    <w:rsid w:val="00E7303A"/>
    <w:rsid w:val="00E73F6C"/>
    <w:rsid w:val="00E742DC"/>
    <w:rsid w:val="00E74C66"/>
    <w:rsid w:val="00E7591E"/>
    <w:rsid w:val="00E76A2E"/>
    <w:rsid w:val="00E76DAB"/>
    <w:rsid w:val="00E772A6"/>
    <w:rsid w:val="00E772DA"/>
    <w:rsid w:val="00E8023E"/>
    <w:rsid w:val="00E839B8"/>
    <w:rsid w:val="00E83AB1"/>
    <w:rsid w:val="00E83D43"/>
    <w:rsid w:val="00E8421D"/>
    <w:rsid w:val="00E85277"/>
    <w:rsid w:val="00E85507"/>
    <w:rsid w:val="00E86155"/>
    <w:rsid w:val="00E87BC6"/>
    <w:rsid w:val="00E90365"/>
    <w:rsid w:val="00E908B3"/>
    <w:rsid w:val="00E910C3"/>
    <w:rsid w:val="00E912D4"/>
    <w:rsid w:val="00E915CF"/>
    <w:rsid w:val="00E916EA"/>
    <w:rsid w:val="00E91AAD"/>
    <w:rsid w:val="00E923FC"/>
    <w:rsid w:val="00E9254F"/>
    <w:rsid w:val="00E92727"/>
    <w:rsid w:val="00E93707"/>
    <w:rsid w:val="00E939D5"/>
    <w:rsid w:val="00E93F94"/>
    <w:rsid w:val="00E940CF"/>
    <w:rsid w:val="00E94EEA"/>
    <w:rsid w:val="00E94F15"/>
    <w:rsid w:val="00E95C47"/>
    <w:rsid w:val="00E95ECD"/>
    <w:rsid w:val="00E95F8E"/>
    <w:rsid w:val="00E9696C"/>
    <w:rsid w:val="00E96BA2"/>
    <w:rsid w:val="00E974FA"/>
    <w:rsid w:val="00E976B7"/>
    <w:rsid w:val="00E97B14"/>
    <w:rsid w:val="00E97F00"/>
    <w:rsid w:val="00EA0475"/>
    <w:rsid w:val="00EA1408"/>
    <w:rsid w:val="00EA146E"/>
    <w:rsid w:val="00EA15F2"/>
    <w:rsid w:val="00EA15FF"/>
    <w:rsid w:val="00EA1635"/>
    <w:rsid w:val="00EA1ED1"/>
    <w:rsid w:val="00EA2E81"/>
    <w:rsid w:val="00EA3179"/>
    <w:rsid w:val="00EA318B"/>
    <w:rsid w:val="00EA38E1"/>
    <w:rsid w:val="00EA4EA1"/>
    <w:rsid w:val="00EA5357"/>
    <w:rsid w:val="00EA591B"/>
    <w:rsid w:val="00EA5CF8"/>
    <w:rsid w:val="00EA5EDD"/>
    <w:rsid w:val="00EA5FA0"/>
    <w:rsid w:val="00EA736D"/>
    <w:rsid w:val="00EA746C"/>
    <w:rsid w:val="00EA7790"/>
    <w:rsid w:val="00EA781B"/>
    <w:rsid w:val="00EB06B7"/>
    <w:rsid w:val="00EB077B"/>
    <w:rsid w:val="00EB0894"/>
    <w:rsid w:val="00EB09E6"/>
    <w:rsid w:val="00EB0A3C"/>
    <w:rsid w:val="00EB13E6"/>
    <w:rsid w:val="00EB1CAE"/>
    <w:rsid w:val="00EB296D"/>
    <w:rsid w:val="00EB30AE"/>
    <w:rsid w:val="00EB31C4"/>
    <w:rsid w:val="00EB360A"/>
    <w:rsid w:val="00EB3A64"/>
    <w:rsid w:val="00EB3FFA"/>
    <w:rsid w:val="00EB40EF"/>
    <w:rsid w:val="00EB4229"/>
    <w:rsid w:val="00EB47A6"/>
    <w:rsid w:val="00EB47B4"/>
    <w:rsid w:val="00EB4A1D"/>
    <w:rsid w:val="00EB4F2F"/>
    <w:rsid w:val="00EB5044"/>
    <w:rsid w:val="00EB587F"/>
    <w:rsid w:val="00EB5BF0"/>
    <w:rsid w:val="00EB6114"/>
    <w:rsid w:val="00EB62BC"/>
    <w:rsid w:val="00EB68D3"/>
    <w:rsid w:val="00EB6C7D"/>
    <w:rsid w:val="00EB700C"/>
    <w:rsid w:val="00EB706E"/>
    <w:rsid w:val="00EB7356"/>
    <w:rsid w:val="00EB7FBA"/>
    <w:rsid w:val="00EC1274"/>
    <w:rsid w:val="00EC179E"/>
    <w:rsid w:val="00EC1881"/>
    <w:rsid w:val="00EC2D0E"/>
    <w:rsid w:val="00EC2EB0"/>
    <w:rsid w:val="00EC3659"/>
    <w:rsid w:val="00EC3729"/>
    <w:rsid w:val="00EC3BA2"/>
    <w:rsid w:val="00EC4232"/>
    <w:rsid w:val="00EC4B34"/>
    <w:rsid w:val="00EC61DE"/>
    <w:rsid w:val="00EC67C7"/>
    <w:rsid w:val="00EC6CE6"/>
    <w:rsid w:val="00EC7E48"/>
    <w:rsid w:val="00ED0020"/>
    <w:rsid w:val="00ED0364"/>
    <w:rsid w:val="00ED04E5"/>
    <w:rsid w:val="00ED088A"/>
    <w:rsid w:val="00ED0A36"/>
    <w:rsid w:val="00ED0DCB"/>
    <w:rsid w:val="00ED1125"/>
    <w:rsid w:val="00ED191F"/>
    <w:rsid w:val="00ED1A0E"/>
    <w:rsid w:val="00ED2E38"/>
    <w:rsid w:val="00ED40FF"/>
    <w:rsid w:val="00ED4475"/>
    <w:rsid w:val="00ED45B0"/>
    <w:rsid w:val="00ED5377"/>
    <w:rsid w:val="00ED53A6"/>
    <w:rsid w:val="00ED5C31"/>
    <w:rsid w:val="00ED5FF8"/>
    <w:rsid w:val="00ED6193"/>
    <w:rsid w:val="00ED6653"/>
    <w:rsid w:val="00ED66C6"/>
    <w:rsid w:val="00ED6D1D"/>
    <w:rsid w:val="00ED710B"/>
    <w:rsid w:val="00ED7730"/>
    <w:rsid w:val="00EE01AE"/>
    <w:rsid w:val="00EE0EBC"/>
    <w:rsid w:val="00EE0F7A"/>
    <w:rsid w:val="00EE10A8"/>
    <w:rsid w:val="00EE1166"/>
    <w:rsid w:val="00EE251E"/>
    <w:rsid w:val="00EE3277"/>
    <w:rsid w:val="00EE336E"/>
    <w:rsid w:val="00EE35EF"/>
    <w:rsid w:val="00EE3961"/>
    <w:rsid w:val="00EE3C58"/>
    <w:rsid w:val="00EE47FA"/>
    <w:rsid w:val="00EE4CA2"/>
    <w:rsid w:val="00EE60C7"/>
    <w:rsid w:val="00EE68F3"/>
    <w:rsid w:val="00EE68F4"/>
    <w:rsid w:val="00EF0928"/>
    <w:rsid w:val="00EF170B"/>
    <w:rsid w:val="00EF1D50"/>
    <w:rsid w:val="00EF240E"/>
    <w:rsid w:val="00EF2C61"/>
    <w:rsid w:val="00EF2CAC"/>
    <w:rsid w:val="00EF3737"/>
    <w:rsid w:val="00EF4AB6"/>
    <w:rsid w:val="00EF4FA5"/>
    <w:rsid w:val="00EF52CB"/>
    <w:rsid w:val="00EF56E8"/>
    <w:rsid w:val="00EF5B77"/>
    <w:rsid w:val="00EF6495"/>
    <w:rsid w:val="00EF7B8B"/>
    <w:rsid w:val="00EF7BD0"/>
    <w:rsid w:val="00F0018B"/>
    <w:rsid w:val="00F0029B"/>
    <w:rsid w:val="00F005F9"/>
    <w:rsid w:val="00F00DAE"/>
    <w:rsid w:val="00F00F2B"/>
    <w:rsid w:val="00F00FB1"/>
    <w:rsid w:val="00F01782"/>
    <w:rsid w:val="00F01811"/>
    <w:rsid w:val="00F0230B"/>
    <w:rsid w:val="00F027DD"/>
    <w:rsid w:val="00F02BD2"/>
    <w:rsid w:val="00F02D2D"/>
    <w:rsid w:val="00F02F45"/>
    <w:rsid w:val="00F03904"/>
    <w:rsid w:val="00F04590"/>
    <w:rsid w:val="00F0468F"/>
    <w:rsid w:val="00F04D7E"/>
    <w:rsid w:val="00F04F86"/>
    <w:rsid w:val="00F04FBF"/>
    <w:rsid w:val="00F05234"/>
    <w:rsid w:val="00F057A3"/>
    <w:rsid w:val="00F05D87"/>
    <w:rsid w:val="00F05EE8"/>
    <w:rsid w:val="00F0614C"/>
    <w:rsid w:val="00F066AE"/>
    <w:rsid w:val="00F06CAD"/>
    <w:rsid w:val="00F07716"/>
    <w:rsid w:val="00F077B0"/>
    <w:rsid w:val="00F10A65"/>
    <w:rsid w:val="00F10AA7"/>
    <w:rsid w:val="00F10E50"/>
    <w:rsid w:val="00F11F3E"/>
    <w:rsid w:val="00F11FFD"/>
    <w:rsid w:val="00F123D3"/>
    <w:rsid w:val="00F12E18"/>
    <w:rsid w:val="00F138F0"/>
    <w:rsid w:val="00F151B3"/>
    <w:rsid w:val="00F15B50"/>
    <w:rsid w:val="00F16105"/>
    <w:rsid w:val="00F16510"/>
    <w:rsid w:val="00F165D9"/>
    <w:rsid w:val="00F16C64"/>
    <w:rsid w:val="00F16CF8"/>
    <w:rsid w:val="00F17EDC"/>
    <w:rsid w:val="00F20447"/>
    <w:rsid w:val="00F21396"/>
    <w:rsid w:val="00F2223C"/>
    <w:rsid w:val="00F22C5C"/>
    <w:rsid w:val="00F22C9E"/>
    <w:rsid w:val="00F233B1"/>
    <w:rsid w:val="00F23EA5"/>
    <w:rsid w:val="00F249BD"/>
    <w:rsid w:val="00F24BF4"/>
    <w:rsid w:val="00F25004"/>
    <w:rsid w:val="00F25E7B"/>
    <w:rsid w:val="00F26C8F"/>
    <w:rsid w:val="00F276FA"/>
    <w:rsid w:val="00F27B4C"/>
    <w:rsid w:val="00F27D17"/>
    <w:rsid w:val="00F3068F"/>
    <w:rsid w:val="00F31913"/>
    <w:rsid w:val="00F31D6D"/>
    <w:rsid w:val="00F339BE"/>
    <w:rsid w:val="00F33DA1"/>
    <w:rsid w:val="00F33F0C"/>
    <w:rsid w:val="00F34B01"/>
    <w:rsid w:val="00F34F13"/>
    <w:rsid w:val="00F36005"/>
    <w:rsid w:val="00F37486"/>
    <w:rsid w:val="00F37496"/>
    <w:rsid w:val="00F376E8"/>
    <w:rsid w:val="00F378AA"/>
    <w:rsid w:val="00F40410"/>
    <w:rsid w:val="00F40885"/>
    <w:rsid w:val="00F40FD4"/>
    <w:rsid w:val="00F417F4"/>
    <w:rsid w:val="00F4181D"/>
    <w:rsid w:val="00F4209B"/>
    <w:rsid w:val="00F421D1"/>
    <w:rsid w:val="00F4251A"/>
    <w:rsid w:val="00F42D44"/>
    <w:rsid w:val="00F43036"/>
    <w:rsid w:val="00F43377"/>
    <w:rsid w:val="00F43410"/>
    <w:rsid w:val="00F43710"/>
    <w:rsid w:val="00F43BD0"/>
    <w:rsid w:val="00F4425C"/>
    <w:rsid w:val="00F44408"/>
    <w:rsid w:val="00F447BA"/>
    <w:rsid w:val="00F452F4"/>
    <w:rsid w:val="00F4597F"/>
    <w:rsid w:val="00F45B99"/>
    <w:rsid w:val="00F46606"/>
    <w:rsid w:val="00F46D80"/>
    <w:rsid w:val="00F473E4"/>
    <w:rsid w:val="00F476CB"/>
    <w:rsid w:val="00F50655"/>
    <w:rsid w:val="00F50C22"/>
    <w:rsid w:val="00F50FB8"/>
    <w:rsid w:val="00F51A8D"/>
    <w:rsid w:val="00F52737"/>
    <w:rsid w:val="00F52F5F"/>
    <w:rsid w:val="00F531C7"/>
    <w:rsid w:val="00F53EEC"/>
    <w:rsid w:val="00F546BC"/>
    <w:rsid w:val="00F54D8A"/>
    <w:rsid w:val="00F55A1A"/>
    <w:rsid w:val="00F56027"/>
    <w:rsid w:val="00F560A0"/>
    <w:rsid w:val="00F56341"/>
    <w:rsid w:val="00F56500"/>
    <w:rsid w:val="00F56B97"/>
    <w:rsid w:val="00F60932"/>
    <w:rsid w:val="00F621B6"/>
    <w:rsid w:val="00F62A83"/>
    <w:rsid w:val="00F6348B"/>
    <w:rsid w:val="00F64119"/>
    <w:rsid w:val="00F64229"/>
    <w:rsid w:val="00F649CB"/>
    <w:rsid w:val="00F6620A"/>
    <w:rsid w:val="00F66AF1"/>
    <w:rsid w:val="00F66EFC"/>
    <w:rsid w:val="00F6743A"/>
    <w:rsid w:val="00F67C11"/>
    <w:rsid w:val="00F700C9"/>
    <w:rsid w:val="00F701B9"/>
    <w:rsid w:val="00F711A3"/>
    <w:rsid w:val="00F719B5"/>
    <w:rsid w:val="00F71B8E"/>
    <w:rsid w:val="00F72182"/>
    <w:rsid w:val="00F723D7"/>
    <w:rsid w:val="00F7244D"/>
    <w:rsid w:val="00F728E1"/>
    <w:rsid w:val="00F73AB3"/>
    <w:rsid w:val="00F74A68"/>
    <w:rsid w:val="00F74ED7"/>
    <w:rsid w:val="00F75657"/>
    <w:rsid w:val="00F76C95"/>
    <w:rsid w:val="00F7735A"/>
    <w:rsid w:val="00F77676"/>
    <w:rsid w:val="00F77BCA"/>
    <w:rsid w:val="00F77D33"/>
    <w:rsid w:val="00F80360"/>
    <w:rsid w:val="00F80CF2"/>
    <w:rsid w:val="00F8128E"/>
    <w:rsid w:val="00F816D4"/>
    <w:rsid w:val="00F81EBB"/>
    <w:rsid w:val="00F8268B"/>
    <w:rsid w:val="00F82DCB"/>
    <w:rsid w:val="00F83991"/>
    <w:rsid w:val="00F84EE0"/>
    <w:rsid w:val="00F850B9"/>
    <w:rsid w:val="00F86A55"/>
    <w:rsid w:val="00F900E9"/>
    <w:rsid w:val="00F90AF0"/>
    <w:rsid w:val="00F917F5"/>
    <w:rsid w:val="00F91B7B"/>
    <w:rsid w:val="00F91C01"/>
    <w:rsid w:val="00F925B1"/>
    <w:rsid w:val="00F926AE"/>
    <w:rsid w:val="00F93AA6"/>
    <w:rsid w:val="00F94823"/>
    <w:rsid w:val="00F94B8B"/>
    <w:rsid w:val="00F95088"/>
    <w:rsid w:val="00F95472"/>
    <w:rsid w:val="00F95FEF"/>
    <w:rsid w:val="00F9613F"/>
    <w:rsid w:val="00F9646A"/>
    <w:rsid w:val="00F9748E"/>
    <w:rsid w:val="00F97B55"/>
    <w:rsid w:val="00F97C2A"/>
    <w:rsid w:val="00F97E10"/>
    <w:rsid w:val="00FA067D"/>
    <w:rsid w:val="00FA0D0E"/>
    <w:rsid w:val="00FA1DE8"/>
    <w:rsid w:val="00FA2165"/>
    <w:rsid w:val="00FA33D4"/>
    <w:rsid w:val="00FA3CA4"/>
    <w:rsid w:val="00FA46B7"/>
    <w:rsid w:val="00FA478B"/>
    <w:rsid w:val="00FA48E9"/>
    <w:rsid w:val="00FA506D"/>
    <w:rsid w:val="00FA5D34"/>
    <w:rsid w:val="00FA78B2"/>
    <w:rsid w:val="00FB12BC"/>
    <w:rsid w:val="00FB12FE"/>
    <w:rsid w:val="00FB141A"/>
    <w:rsid w:val="00FB29F6"/>
    <w:rsid w:val="00FB2A95"/>
    <w:rsid w:val="00FB2E01"/>
    <w:rsid w:val="00FB3805"/>
    <w:rsid w:val="00FB3D50"/>
    <w:rsid w:val="00FB4842"/>
    <w:rsid w:val="00FB48BA"/>
    <w:rsid w:val="00FB4CDC"/>
    <w:rsid w:val="00FB4E24"/>
    <w:rsid w:val="00FB5516"/>
    <w:rsid w:val="00FB5746"/>
    <w:rsid w:val="00FB69AB"/>
    <w:rsid w:val="00FB6AFA"/>
    <w:rsid w:val="00FB78F2"/>
    <w:rsid w:val="00FB7A66"/>
    <w:rsid w:val="00FC0BBF"/>
    <w:rsid w:val="00FC0CF0"/>
    <w:rsid w:val="00FC1ECF"/>
    <w:rsid w:val="00FC1F3A"/>
    <w:rsid w:val="00FC2237"/>
    <w:rsid w:val="00FC25C6"/>
    <w:rsid w:val="00FC3247"/>
    <w:rsid w:val="00FC36B8"/>
    <w:rsid w:val="00FC396C"/>
    <w:rsid w:val="00FC3ABE"/>
    <w:rsid w:val="00FC3FCB"/>
    <w:rsid w:val="00FC441D"/>
    <w:rsid w:val="00FC4F42"/>
    <w:rsid w:val="00FC564C"/>
    <w:rsid w:val="00FC567C"/>
    <w:rsid w:val="00FC5FE6"/>
    <w:rsid w:val="00FC62BA"/>
    <w:rsid w:val="00FC6BA8"/>
    <w:rsid w:val="00FC6D8A"/>
    <w:rsid w:val="00FC7B43"/>
    <w:rsid w:val="00FC7E04"/>
    <w:rsid w:val="00FD0950"/>
    <w:rsid w:val="00FD0EDA"/>
    <w:rsid w:val="00FD1701"/>
    <w:rsid w:val="00FD1B64"/>
    <w:rsid w:val="00FD3198"/>
    <w:rsid w:val="00FD35F6"/>
    <w:rsid w:val="00FD3D84"/>
    <w:rsid w:val="00FD3E4E"/>
    <w:rsid w:val="00FD44B1"/>
    <w:rsid w:val="00FD47CA"/>
    <w:rsid w:val="00FD527E"/>
    <w:rsid w:val="00FD5BC4"/>
    <w:rsid w:val="00FD639E"/>
    <w:rsid w:val="00FD63EA"/>
    <w:rsid w:val="00FD724B"/>
    <w:rsid w:val="00FE014F"/>
    <w:rsid w:val="00FE015C"/>
    <w:rsid w:val="00FE029B"/>
    <w:rsid w:val="00FE0343"/>
    <w:rsid w:val="00FE05E1"/>
    <w:rsid w:val="00FE0B49"/>
    <w:rsid w:val="00FE1496"/>
    <w:rsid w:val="00FE1809"/>
    <w:rsid w:val="00FE23F4"/>
    <w:rsid w:val="00FE2968"/>
    <w:rsid w:val="00FE2C2C"/>
    <w:rsid w:val="00FE2EF6"/>
    <w:rsid w:val="00FE3108"/>
    <w:rsid w:val="00FE377A"/>
    <w:rsid w:val="00FE40CB"/>
    <w:rsid w:val="00FE4379"/>
    <w:rsid w:val="00FE499F"/>
    <w:rsid w:val="00FE4AE8"/>
    <w:rsid w:val="00FE5798"/>
    <w:rsid w:val="00FE5D86"/>
    <w:rsid w:val="00FE6662"/>
    <w:rsid w:val="00FE667C"/>
    <w:rsid w:val="00FE66EB"/>
    <w:rsid w:val="00FE6730"/>
    <w:rsid w:val="00FE6A9F"/>
    <w:rsid w:val="00FE71E6"/>
    <w:rsid w:val="00FE768D"/>
    <w:rsid w:val="00FE79E3"/>
    <w:rsid w:val="00FF0879"/>
    <w:rsid w:val="00FF0B15"/>
    <w:rsid w:val="00FF1017"/>
    <w:rsid w:val="00FF2089"/>
    <w:rsid w:val="00FF2A17"/>
    <w:rsid w:val="00FF3BBE"/>
    <w:rsid w:val="00FF3F13"/>
    <w:rsid w:val="00FF43E7"/>
    <w:rsid w:val="00FF4B64"/>
    <w:rsid w:val="00FF5924"/>
    <w:rsid w:val="00FF5BF0"/>
    <w:rsid w:val="00FF70C4"/>
    <w:rsid w:val="00FF7D1A"/>
    <w:rsid w:val="00FF7F5C"/>
    <w:rsid w:val="00FF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4A1B"/>
    <w:pPr>
      <w:spacing w:line="360" w:lineRule="auto"/>
      <w:ind w:firstLine="709"/>
      <w:jc w:val="both"/>
    </w:pPr>
    <w:rPr>
      <w:sz w:val="24"/>
    </w:rPr>
  </w:style>
  <w:style w:type="paragraph" w:styleId="11">
    <w:name w:val="heading 1"/>
    <w:basedOn w:val="a1"/>
    <w:next w:val="a1"/>
    <w:link w:val="12"/>
    <w:uiPriority w:val="99"/>
    <w:qFormat/>
    <w:rsid w:val="002E5B8F"/>
    <w:pPr>
      <w:tabs>
        <w:tab w:val="num" w:pos="709"/>
      </w:tabs>
      <w:spacing w:after="240" w:line="240" w:lineRule="auto"/>
      <w:ind w:left="709" w:right="709" w:firstLine="0"/>
      <w:outlineLvl w:val="0"/>
    </w:pPr>
    <w:rPr>
      <w:rFonts w:cs="Arial"/>
      <w:b/>
      <w:iCs/>
      <w:caps/>
    </w:rPr>
  </w:style>
  <w:style w:type="paragraph" w:styleId="2">
    <w:name w:val="heading 2"/>
    <w:aliases w:val="H2,2"/>
    <w:basedOn w:val="a1"/>
    <w:next w:val="a1"/>
    <w:link w:val="20"/>
    <w:uiPriority w:val="99"/>
    <w:qFormat/>
    <w:rsid w:val="002E5B8F"/>
    <w:pPr>
      <w:tabs>
        <w:tab w:val="num" w:pos="369"/>
      </w:tabs>
      <w:spacing w:before="240" w:after="240" w:line="240" w:lineRule="auto"/>
      <w:ind w:left="709" w:firstLine="0"/>
      <w:outlineLvl w:val="1"/>
    </w:pPr>
    <w:rPr>
      <w:b/>
    </w:rPr>
  </w:style>
  <w:style w:type="paragraph" w:styleId="3">
    <w:name w:val="heading 3"/>
    <w:basedOn w:val="a1"/>
    <w:next w:val="a1"/>
    <w:link w:val="30"/>
    <w:uiPriority w:val="99"/>
    <w:qFormat/>
    <w:rsid w:val="002E5B8F"/>
    <w:pPr>
      <w:tabs>
        <w:tab w:val="num" w:pos="709"/>
      </w:tabs>
      <w:spacing w:before="240" w:after="240" w:line="240" w:lineRule="auto"/>
      <w:ind w:left="709" w:firstLine="0"/>
      <w:outlineLvl w:val="2"/>
    </w:pPr>
    <w:rPr>
      <w:b/>
      <w:bCs/>
    </w:rPr>
  </w:style>
  <w:style w:type="paragraph" w:styleId="4">
    <w:name w:val="heading 4"/>
    <w:basedOn w:val="a1"/>
    <w:next w:val="a1"/>
    <w:link w:val="40"/>
    <w:uiPriority w:val="99"/>
    <w:qFormat/>
    <w:rsid w:val="002E5B8F"/>
    <w:pPr>
      <w:tabs>
        <w:tab w:val="num" w:pos="369"/>
      </w:tabs>
      <w:spacing w:before="240" w:after="240" w:line="240" w:lineRule="auto"/>
      <w:ind w:left="709" w:firstLine="0"/>
      <w:outlineLvl w:val="3"/>
    </w:pPr>
    <w:rPr>
      <w:b/>
    </w:rPr>
  </w:style>
  <w:style w:type="paragraph" w:styleId="5">
    <w:name w:val="heading 5"/>
    <w:basedOn w:val="a1"/>
    <w:next w:val="a1"/>
    <w:link w:val="50"/>
    <w:uiPriority w:val="99"/>
    <w:qFormat/>
    <w:rsid w:val="00AC55E8"/>
    <w:pPr>
      <w:tabs>
        <w:tab w:val="num" w:pos="369"/>
      </w:tabs>
      <w:spacing w:before="240" w:after="240" w:line="240" w:lineRule="auto"/>
      <w:ind w:left="709" w:firstLine="0"/>
      <w:outlineLvl w:val="4"/>
    </w:pPr>
    <w:rPr>
      <w:rFonts w:cs="Arial"/>
      <w:b/>
    </w:rPr>
  </w:style>
  <w:style w:type="paragraph" w:styleId="6">
    <w:name w:val="heading 6"/>
    <w:basedOn w:val="a1"/>
    <w:next w:val="a1"/>
    <w:link w:val="60"/>
    <w:uiPriority w:val="99"/>
    <w:qFormat/>
    <w:rsid w:val="00AC55E8"/>
    <w:pPr>
      <w:tabs>
        <w:tab w:val="num" w:pos="369"/>
      </w:tabs>
      <w:spacing w:before="240" w:after="240" w:line="240" w:lineRule="auto"/>
      <w:ind w:left="709" w:firstLine="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rsid w:val="00AC55E8"/>
    <w:pPr>
      <w:keepNext/>
      <w:tabs>
        <w:tab w:val="num" w:pos="369"/>
      </w:tabs>
      <w:spacing w:before="240" w:after="240" w:line="240" w:lineRule="auto"/>
      <w:ind w:left="709" w:firstLine="0"/>
      <w:outlineLvl w:val="6"/>
    </w:pPr>
    <w:rPr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A30EEC"/>
    <w:pPr>
      <w:tabs>
        <w:tab w:val="num" w:pos="369"/>
      </w:tabs>
      <w:spacing w:before="240" w:after="240" w:line="240" w:lineRule="auto"/>
      <w:ind w:left="709" w:firstLine="0"/>
      <w:outlineLvl w:val="7"/>
    </w:pPr>
    <w:rPr>
      <w:b/>
      <w:bCs/>
      <w:caps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AC55E8"/>
    <w:pPr>
      <w:tabs>
        <w:tab w:val="num" w:pos="709"/>
      </w:tabs>
      <w:spacing w:before="240" w:after="240" w:line="240" w:lineRule="auto"/>
      <w:ind w:left="709" w:firstLine="0"/>
      <w:outlineLvl w:val="8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uiPriority w:val="99"/>
    <w:locked/>
    <w:rsid w:val="002E5B8F"/>
    <w:rPr>
      <w:rFonts w:cs="Arial"/>
      <w:b/>
      <w:iCs/>
      <w:caps/>
      <w:sz w:val="24"/>
    </w:rPr>
  </w:style>
  <w:style w:type="character" w:customStyle="1" w:styleId="20">
    <w:name w:val="Заголовок 2 Знак"/>
    <w:aliases w:val="H2 Знак,2 Знак"/>
    <w:basedOn w:val="a2"/>
    <w:link w:val="2"/>
    <w:uiPriority w:val="99"/>
    <w:locked/>
    <w:rsid w:val="00E85277"/>
    <w:rPr>
      <w:b/>
      <w:sz w:val="24"/>
    </w:rPr>
  </w:style>
  <w:style w:type="character" w:customStyle="1" w:styleId="30">
    <w:name w:val="Заголовок 3 Знак"/>
    <w:basedOn w:val="a2"/>
    <w:link w:val="3"/>
    <w:uiPriority w:val="99"/>
    <w:locked/>
    <w:rsid w:val="00E85277"/>
    <w:rPr>
      <w:b/>
      <w:bCs/>
      <w:sz w:val="24"/>
    </w:rPr>
  </w:style>
  <w:style w:type="character" w:customStyle="1" w:styleId="40">
    <w:name w:val="Заголовок 4 Знак"/>
    <w:basedOn w:val="a2"/>
    <w:link w:val="4"/>
    <w:uiPriority w:val="99"/>
    <w:locked/>
    <w:rsid w:val="00E85277"/>
    <w:rPr>
      <w:b/>
      <w:sz w:val="24"/>
    </w:rPr>
  </w:style>
  <w:style w:type="character" w:customStyle="1" w:styleId="50">
    <w:name w:val="Заголовок 5 Знак"/>
    <w:basedOn w:val="a2"/>
    <w:link w:val="5"/>
    <w:uiPriority w:val="99"/>
    <w:locked/>
    <w:rsid w:val="00AC55E8"/>
    <w:rPr>
      <w:rFonts w:cs="Arial"/>
      <w:b/>
      <w:sz w:val="24"/>
    </w:rPr>
  </w:style>
  <w:style w:type="character" w:customStyle="1" w:styleId="60">
    <w:name w:val="Заголовок 6 Знак"/>
    <w:basedOn w:val="a2"/>
    <w:link w:val="6"/>
    <w:uiPriority w:val="99"/>
    <w:locked/>
    <w:rsid w:val="00E85277"/>
    <w:rPr>
      <w:b/>
      <w:bCs/>
      <w:sz w:val="24"/>
    </w:rPr>
  </w:style>
  <w:style w:type="character" w:customStyle="1" w:styleId="70">
    <w:name w:val="Заголовок 7 Знак"/>
    <w:basedOn w:val="a2"/>
    <w:link w:val="7"/>
    <w:uiPriority w:val="99"/>
    <w:locked/>
    <w:rsid w:val="00AC55E8"/>
    <w:rPr>
      <w:b/>
      <w:bCs/>
      <w:sz w:val="24"/>
    </w:rPr>
  </w:style>
  <w:style w:type="character" w:customStyle="1" w:styleId="80">
    <w:name w:val="Заголовок 8 Знак"/>
    <w:basedOn w:val="a2"/>
    <w:link w:val="8"/>
    <w:uiPriority w:val="99"/>
    <w:locked/>
    <w:rsid w:val="00E85277"/>
    <w:rPr>
      <w:b/>
      <w:bCs/>
      <w:cap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locked/>
    <w:rsid w:val="00E85277"/>
    <w:rPr>
      <w:b/>
      <w:bCs/>
      <w:sz w:val="24"/>
    </w:rPr>
  </w:style>
  <w:style w:type="paragraph" w:customStyle="1" w:styleId="a5">
    <w:name w:val="Титул год"/>
    <w:basedOn w:val="16"/>
    <w:next w:val="a1"/>
    <w:rsid w:val="007B6FE7"/>
    <w:rPr>
      <w:bCs w:val="0"/>
      <w:caps w:val="0"/>
    </w:rPr>
  </w:style>
  <w:style w:type="paragraph" w:customStyle="1" w:styleId="a6">
    <w:name w:val="Рисунок Заголовок Название объекта"/>
    <w:basedOn w:val="a7"/>
    <w:next w:val="a1"/>
    <w:uiPriority w:val="99"/>
    <w:rsid w:val="00E6329B"/>
    <w:pPr>
      <w:spacing w:before="120" w:after="120"/>
      <w:ind w:firstLine="0"/>
      <w:jc w:val="center"/>
    </w:pPr>
  </w:style>
  <w:style w:type="paragraph" w:styleId="13">
    <w:name w:val="toc 1"/>
    <w:basedOn w:val="a1"/>
    <w:next w:val="a1"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  <w:jc w:val="left"/>
    </w:pPr>
    <w:rPr>
      <w:b/>
      <w:bCs/>
      <w:caps/>
      <w:noProof/>
    </w:rPr>
  </w:style>
  <w:style w:type="paragraph" w:styleId="21">
    <w:name w:val="toc 2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  <w:rPr>
      <w:szCs w:val="24"/>
    </w:rPr>
  </w:style>
  <w:style w:type="paragraph" w:styleId="31">
    <w:name w:val="toc 3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  <w:jc w:val="left"/>
    </w:pPr>
    <w:rPr>
      <w:iCs/>
      <w:noProof/>
      <w:lang w:val="en-US"/>
    </w:rPr>
  </w:style>
  <w:style w:type="paragraph" w:styleId="41">
    <w:name w:val="toc 4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hanging="1134"/>
      <w:jc w:val="left"/>
    </w:pPr>
    <w:rPr>
      <w:szCs w:val="21"/>
    </w:rPr>
  </w:style>
  <w:style w:type="paragraph" w:customStyle="1" w:styleId="a8">
    <w:name w:val="Таблица по левому краю"/>
    <w:basedOn w:val="a9"/>
    <w:rsid w:val="00EE68F4"/>
    <w:pPr>
      <w:jc w:val="left"/>
    </w:pPr>
    <w:rPr>
      <w:color w:val="000000"/>
      <w:szCs w:val="20"/>
    </w:rPr>
  </w:style>
  <w:style w:type="paragraph" w:customStyle="1" w:styleId="16">
    <w:name w:val="Титул по центру 16 пт"/>
    <w:basedOn w:val="a1"/>
    <w:next w:val="a1"/>
    <w:rsid w:val="00B52927"/>
    <w:pPr>
      <w:spacing w:line="240" w:lineRule="auto"/>
      <w:ind w:firstLine="0"/>
      <w:jc w:val="center"/>
    </w:pPr>
    <w:rPr>
      <w:b/>
      <w:bCs/>
      <w:caps/>
      <w:sz w:val="32"/>
      <w:szCs w:val="32"/>
    </w:rPr>
  </w:style>
  <w:style w:type="paragraph" w:customStyle="1" w:styleId="120">
    <w:name w:val="Текст по центру 12пт"/>
    <w:basedOn w:val="a1"/>
    <w:uiPriority w:val="99"/>
    <w:rsid w:val="00A93A2A"/>
    <w:pPr>
      <w:ind w:firstLine="0"/>
      <w:jc w:val="center"/>
    </w:pPr>
  </w:style>
  <w:style w:type="paragraph" w:styleId="aa">
    <w:name w:val="footer"/>
    <w:basedOn w:val="a1"/>
    <w:link w:val="ab"/>
    <w:rsid w:val="00E939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semiHidden/>
    <w:locked/>
    <w:rsid w:val="00E85277"/>
    <w:rPr>
      <w:rFonts w:cs="Times New Roman"/>
      <w:sz w:val="20"/>
      <w:szCs w:val="20"/>
    </w:rPr>
  </w:style>
  <w:style w:type="paragraph" w:styleId="91">
    <w:name w:val="toc 9"/>
    <w:basedOn w:val="a1"/>
    <w:next w:val="a1"/>
    <w:autoRedefine/>
    <w:uiPriority w:val="99"/>
    <w:rsid w:val="007275DB"/>
    <w:pPr>
      <w:spacing w:after="120" w:line="240" w:lineRule="auto"/>
      <w:ind w:left="1134" w:right="567" w:hanging="1134"/>
      <w:jc w:val="left"/>
    </w:pPr>
    <w:rPr>
      <w:szCs w:val="21"/>
    </w:rPr>
  </w:style>
  <w:style w:type="paragraph" w:styleId="ac">
    <w:name w:val="header"/>
    <w:basedOn w:val="a1"/>
    <w:link w:val="ad"/>
    <w:uiPriority w:val="99"/>
    <w:rsid w:val="0063443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semiHidden/>
    <w:locked/>
    <w:rsid w:val="00E85277"/>
    <w:rPr>
      <w:rFonts w:cs="Times New Roman"/>
      <w:sz w:val="20"/>
      <w:szCs w:val="20"/>
    </w:rPr>
  </w:style>
  <w:style w:type="character" w:customStyle="1" w:styleId="ae">
    <w:name w:val="Красный"/>
    <w:basedOn w:val="a2"/>
    <w:uiPriority w:val="99"/>
    <w:rsid w:val="00AA35C4"/>
    <w:rPr>
      <w:rFonts w:cs="Times New Roman"/>
      <w:bCs/>
      <w:color w:val="FF0000"/>
    </w:rPr>
  </w:style>
  <w:style w:type="paragraph" w:styleId="af">
    <w:name w:val="List Number"/>
    <w:basedOn w:val="a1"/>
    <w:uiPriority w:val="99"/>
    <w:rsid w:val="00B80950"/>
    <w:pPr>
      <w:tabs>
        <w:tab w:val="left" w:pos="284"/>
        <w:tab w:val="num" w:pos="360"/>
      </w:tabs>
      <w:ind w:left="284" w:hanging="284"/>
    </w:pPr>
  </w:style>
  <w:style w:type="paragraph" w:customStyle="1" w:styleId="a9">
    <w:name w:val="Таблица по середине"/>
    <w:basedOn w:val="a1"/>
    <w:next w:val="a1"/>
    <w:uiPriority w:val="99"/>
    <w:rsid w:val="00EE68F4"/>
    <w:pPr>
      <w:spacing w:line="240" w:lineRule="auto"/>
      <w:ind w:firstLine="0"/>
      <w:jc w:val="center"/>
    </w:pPr>
    <w:rPr>
      <w:szCs w:val="24"/>
    </w:rPr>
  </w:style>
  <w:style w:type="paragraph" w:customStyle="1" w:styleId="af0">
    <w:name w:val="Приложение"/>
    <w:basedOn w:val="8"/>
    <w:next w:val="a1"/>
    <w:link w:val="af1"/>
    <w:uiPriority w:val="99"/>
    <w:rsid w:val="00743985"/>
    <w:pPr>
      <w:tabs>
        <w:tab w:val="clear" w:pos="369"/>
        <w:tab w:val="num" w:pos="709"/>
        <w:tab w:val="num" w:pos="1049"/>
        <w:tab w:val="num" w:pos="1429"/>
      </w:tabs>
      <w:spacing w:before="60" w:after="120"/>
      <w:ind w:left="1429" w:hanging="720"/>
    </w:pPr>
    <w:rPr>
      <w:caps w:val="0"/>
    </w:rPr>
  </w:style>
  <w:style w:type="character" w:styleId="af2">
    <w:name w:val="Hyperlink"/>
    <w:basedOn w:val="a2"/>
    <w:uiPriority w:val="99"/>
    <w:rsid w:val="00A46800"/>
    <w:rPr>
      <w:rFonts w:ascii="Times New Roman" w:hAnsi="Times New Roman" w:cs="Times New Roman"/>
      <w:color w:val="0000FF"/>
      <w:sz w:val="22"/>
      <w:szCs w:val="22"/>
      <w:u w:val="none"/>
    </w:rPr>
  </w:style>
  <w:style w:type="paragraph" w:styleId="51">
    <w:name w:val="toc 5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</w:style>
  <w:style w:type="character" w:customStyle="1" w:styleId="160">
    <w:name w:val="Титул обычный 16 пт"/>
    <w:basedOn w:val="a2"/>
    <w:uiPriority w:val="99"/>
    <w:rsid w:val="0061570E"/>
    <w:rPr>
      <w:rFonts w:cs="Times New Roman"/>
      <w:sz w:val="32"/>
    </w:rPr>
  </w:style>
  <w:style w:type="paragraph" w:customStyle="1" w:styleId="af3">
    <w:name w:val="Штамп"/>
    <w:link w:val="14"/>
    <w:rsid w:val="00485D37"/>
    <w:pPr>
      <w:jc w:val="center"/>
    </w:pPr>
    <w:rPr>
      <w:sz w:val="16"/>
    </w:rPr>
  </w:style>
  <w:style w:type="paragraph" w:customStyle="1" w:styleId="af4">
    <w:name w:val="МаркированныйТочка"/>
    <w:basedOn w:val="a1"/>
    <w:link w:val="af5"/>
    <w:rsid w:val="005C5E00"/>
    <w:pPr>
      <w:tabs>
        <w:tab w:val="num" w:pos="1049"/>
      </w:tabs>
      <w:jc w:val="left"/>
    </w:pPr>
  </w:style>
  <w:style w:type="paragraph" w:styleId="af6">
    <w:name w:val="Body Text"/>
    <w:basedOn w:val="a1"/>
    <w:link w:val="af7"/>
    <w:uiPriority w:val="99"/>
    <w:rsid w:val="0061570E"/>
    <w:pPr>
      <w:spacing w:line="240" w:lineRule="auto"/>
      <w:ind w:firstLine="0"/>
    </w:pPr>
    <w:rPr>
      <w:sz w:val="22"/>
    </w:rPr>
  </w:style>
  <w:style w:type="character" w:customStyle="1" w:styleId="af7">
    <w:name w:val="Основной текст Знак"/>
    <w:basedOn w:val="a2"/>
    <w:link w:val="af6"/>
    <w:uiPriority w:val="99"/>
    <w:semiHidden/>
    <w:locked/>
    <w:rsid w:val="00E85277"/>
    <w:rPr>
      <w:rFonts w:cs="Times New Roman"/>
      <w:sz w:val="20"/>
      <w:szCs w:val="20"/>
    </w:rPr>
  </w:style>
  <w:style w:type="character" w:styleId="af8">
    <w:name w:val="page number"/>
    <w:basedOn w:val="a2"/>
    <w:uiPriority w:val="99"/>
    <w:rsid w:val="00B80950"/>
    <w:rPr>
      <w:rFonts w:cs="Times New Roman"/>
    </w:rPr>
  </w:style>
  <w:style w:type="paragraph" w:customStyle="1" w:styleId="af9">
    <w:name w:val="Название рисунка"/>
    <w:basedOn w:val="a1"/>
    <w:next w:val="a1"/>
    <w:uiPriority w:val="99"/>
    <w:rsid w:val="00B80950"/>
    <w:pPr>
      <w:spacing w:line="240" w:lineRule="auto"/>
      <w:ind w:firstLine="0"/>
      <w:jc w:val="center"/>
    </w:pPr>
    <w:rPr>
      <w:b/>
    </w:rPr>
  </w:style>
  <w:style w:type="paragraph" w:styleId="61">
    <w:name w:val="toc 6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</w:style>
  <w:style w:type="paragraph" w:styleId="71">
    <w:name w:val="toc 7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737" w:hanging="1134"/>
    </w:pPr>
  </w:style>
  <w:style w:type="paragraph" w:customStyle="1" w:styleId="121">
    <w:name w:val="Текст по центру жир 12пт"/>
    <w:basedOn w:val="a1"/>
    <w:uiPriority w:val="99"/>
    <w:rsid w:val="000132B0"/>
    <w:pPr>
      <w:spacing w:after="240" w:line="240" w:lineRule="auto"/>
      <w:ind w:firstLine="0"/>
      <w:jc w:val="center"/>
    </w:pPr>
    <w:rPr>
      <w:b/>
    </w:rPr>
  </w:style>
  <w:style w:type="paragraph" w:styleId="81">
    <w:name w:val="toc 8"/>
    <w:basedOn w:val="a1"/>
    <w:next w:val="a1"/>
    <w:autoRedefine/>
    <w:uiPriority w:val="99"/>
    <w:rsid w:val="007275DB"/>
    <w:pPr>
      <w:tabs>
        <w:tab w:val="right" w:leader="dot" w:pos="9809"/>
      </w:tabs>
      <w:spacing w:after="120" w:line="240" w:lineRule="auto"/>
      <w:ind w:right="567" w:firstLine="0"/>
    </w:pPr>
    <w:rPr>
      <w:caps/>
      <w:szCs w:val="24"/>
    </w:rPr>
  </w:style>
  <w:style w:type="character" w:customStyle="1" w:styleId="15">
    <w:name w:val="Красный1"/>
    <w:basedOn w:val="a2"/>
    <w:rsid w:val="00156F13"/>
    <w:rPr>
      <w:rFonts w:cs="Times New Roman"/>
      <w:color w:val="FF0000"/>
      <w:sz w:val="16"/>
      <w:szCs w:val="16"/>
    </w:rPr>
  </w:style>
  <w:style w:type="paragraph" w:customStyle="1" w:styleId="afa">
    <w:name w:val="Титул по правому краю"/>
    <w:basedOn w:val="a1"/>
    <w:next w:val="a1"/>
    <w:rsid w:val="00603EBB"/>
    <w:pPr>
      <w:ind w:right="851" w:firstLine="0"/>
      <w:jc w:val="right"/>
    </w:pPr>
    <w:rPr>
      <w:b/>
      <w:sz w:val="32"/>
    </w:rPr>
  </w:style>
  <w:style w:type="paragraph" w:customStyle="1" w:styleId="a">
    <w:name w:val="НумерованныйБуквы"/>
    <w:basedOn w:val="a1"/>
    <w:uiPriority w:val="99"/>
    <w:rsid w:val="007B3EF3"/>
    <w:pPr>
      <w:numPr>
        <w:numId w:val="15"/>
      </w:numPr>
    </w:pPr>
  </w:style>
  <w:style w:type="paragraph" w:customStyle="1" w:styleId="afb">
    <w:name w:val="Титул обычный"/>
    <w:basedOn w:val="a1"/>
    <w:next w:val="a1"/>
    <w:rsid w:val="00034A1B"/>
    <w:pPr>
      <w:jc w:val="left"/>
    </w:pPr>
    <w:rPr>
      <w:b/>
      <w:bCs/>
      <w:sz w:val="32"/>
      <w:szCs w:val="32"/>
    </w:rPr>
  </w:style>
  <w:style w:type="paragraph" w:customStyle="1" w:styleId="afc">
    <w:name w:val="Таблица шапка"/>
    <w:basedOn w:val="a9"/>
    <w:rsid w:val="008E0579"/>
    <w:rPr>
      <w:b/>
      <w:bCs/>
      <w:szCs w:val="20"/>
    </w:rPr>
  </w:style>
  <w:style w:type="paragraph" w:customStyle="1" w:styleId="a0">
    <w:name w:val="НумерованныйЦифры"/>
    <w:basedOn w:val="a1"/>
    <w:uiPriority w:val="99"/>
    <w:rsid w:val="00C0179C"/>
    <w:pPr>
      <w:numPr>
        <w:numId w:val="18"/>
      </w:numPr>
    </w:pPr>
  </w:style>
  <w:style w:type="paragraph" w:customStyle="1" w:styleId="afd">
    <w:name w:val="Таблица Заголовок Название объекта"/>
    <w:basedOn w:val="a7"/>
    <w:next w:val="a1"/>
    <w:link w:val="afe"/>
    <w:uiPriority w:val="99"/>
    <w:rsid w:val="00550F54"/>
    <w:pPr>
      <w:spacing w:after="60"/>
      <w:ind w:left="709" w:firstLine="0"/>
      <w:jc w:val="left"/>
    </w:pPr>
  </w:style>
  <w:style w:type="paragraph" w:customStyle="1" w:styleId="aff">
    <w:name w:val="Штамп форма"/>
    <w:basedOn w:val="aa"/>
    <w:uiPriority w:val="99"/>
    <w:rsid w:val="00CD5E27"/>
    <w:pPr>
      <w:tabs>
        <w:tab w:val="clear" w:pos="4677"/>
        <w:tab w:val="clear" w:pos="9355"/>
      </w:tabs>
      <w:jc w:val="center"/>
    </w:pPr>
    <w:rPr>
      <w:kern w:val="20"/>
      <w:sz w:val="16"/>
    </w:rPr>
  </w:style>
  <w:style w:type="paragraph" w:customStyle="1" w:styleId="aff0">
    <w:name w:val="ШтампЛево"/>
    <w:uiPriority w:val="99"/>
    <w:rsid w:val="00EB06B7"/>
    <w:rPr>
      <w:sz w:val="16"/>
    </w:rPr>
  </w:style>
  <w:style w:type="paragraph" w:customStyle="1" w:styleId="aff1">
    <w:name w:val="Перечень"/>
    <w:basedOn w:val="a1"/>
    <w:next w:val="a1"/>
    <w:uiPriority w:val="99"/>
    <w:rsid w:val="008F47B4"/>
    <w:pPr>
      <w:spacing w:before="60" w:after="120" w:line="240" w:lineRule="auto"/>
    </w:pPr>
    <w:rPr>
      <w:b/>
      <w:caps/>
      <w:szCs w:val="24"/>
    </w:rPr>
  </w:style>
  <w:style w:type="paragraph" w:styleId="a7">
    <w:name w:val="caption"/>
    <w:basedOn w:val="a1"/>
    <w:next w:val="a1"/>
    <w:link w:val="aff2"/>
    <w:uiPriority w:val="99"/>
    <w:qFormat/>
    <w:rsid w:val="00550F54"/>
    <w:pPr>
      <w:spacing w:before="240" w:line="240" w:lineRule="auto"/>
      <w:jc w:val="right"/>
    </w:pPr>
    <w:rPr>
      <w:bCs/>
    </w:rPr>
  </w:style>
  <w:style w:type="paragraph" w:customStyle="1" w:styleId="0">
    <w:name w:val="Обычный Первая строка 0 см"/>
    <w:basedOn w:val="a1"/>
    <w:next w:val="a1"/>
    <w:uiPriority w:val="99"/>
    <w:rsid w:val="00FF3BBE"/>
    <w:pPr>
      <w:ind w:firstLine="0"/>
      <w:jc w:val="left"/>
    </w:pPr>
  </w:style>
  <w:style w:type="paragraph" w:styleId="aff3">
    <w:name w:val="Document Map"/>
    <w:basedOn w:val="a1"/>
    <w:link w:val="aff4"/>
    <w:uiPriority w:val="99"/>
    <w:rsid w:val="00B80950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2"/>
    <w:link w:val="aff3"/>
    <w:uiPriority w:val="99"/>
    <w:semiHidden/>
    <w:locked/>
    <w:rsid w:val="00E85277"/>
    <w:rPr>
      <w:rFonts w:cs="Times New Roman"/>
      <w:sz w:val="2"/>
    </w:rPr>
  </w:style>
  <w:style w:type="character" w:customStyle="1" w:styleId="aff2">
    <w:name w:val="Название объекта Знак"/>
    <w:basedOn w:val="a2"/>
    <w:link w:val="a7"/>
    <w:uiPriority w:val="99"/>
    <w:locked/>
    <w:rsid w:val="00550F54"/>
    <w:rPr>
      <w:rFonts w:cs="Times New Roman"/>
      <w:bCs/>
      <w:sz w:val="24"/>
      <w:lang w:val="ru-RU" w:eastAsia="ru-RU" w:bidi="ar-SA"/>
    </w:rPr>
  </w:style>
  <w:style w:type="character" w:customStyle="1" w:styleId="afe">
    <w:name w:val="Таблица Заголовок Название объекта Знак Знак"/>
    <w:basedOn w:val="aff2"/>
    <w:link w:val="afd"/>
    <w:uiPriority w:val="99"/>
    <w:locked/>
    <w:rsid w:val="00550F54"/>
    <w:rPr>
      <w:rFonts w:cs="Times New Roman"/>
      <w:bCs/>
      <w:sz w:val="24"/>
      <w:lang w:val="ru-RU" w:eastAsia="ru-RU" w:bidi="ar-SA"/>
    </w:rPr>
  </w:style>
  <w:style w:type="paragraph" w:styleId="aff5">
    <w:name w:val="E-mail Signature"/>
    <w:basedOn w:val="a1"/>
    <w:link w:val="aff6"/>
    <w:uiPriority w:val="99"/>
    <w:rsid w:val="00C82A76"/>
    <w:pPr>
      <w:spacing w:line="240" w:lineRule="auto"/>
      <w:ind w:firstLine="0"/>
      <w:jc w:val="left"/>
    </w:pPr>
    <w:rPr>
      <w:szCs w:val="24"/>
    </w:rPr>
  </w:style>
  <w:style w:type="character" w:customStyle="1" w:styleId="aff6">
    <w:name w:val="Электронная подпись Знак"/>
    <w:basedOn w:val="a2"/>
    <w:link w:val="aff5"/>
    <w:uiPriority w:val="99"/>
    <w:semiHidden/>
    <w:locked/>
    <w:rsid w:val="00E85277"/>
    <w:rPr>
      <w:rFonts w:cs="Times New Roman"/>
      <w:sz w:val="20"/>
      <w:szCs w:val="20"/>
    </w:rPr>
  </w:style>
  <w:style w:type="paragraph" w:customStyle="1" w:styleId="font5">
    <w:name w:val="font5"/>
    <w:basedOn w:val="a1"/>
    <w:uiPriority w:val="99"/>
    <w:rsid w:val="00A12B22"/>
    <w:pPr>
      <w:spacing w:before="100" w:beforeAutospacing="1" w:after="100" w:afterAutospacing="1" w:line="240" w:lineRule="auto"/>
      <w:ind w:firstLine="0"/>
      <w:jc w:val="left"/>
    </w:pPr>
    <w:rPr>
      <w:rFonts w:ascii="Arial Narrow" w:hAnsi="Arial Narrow"/>
      <w:sz w:val="18"/>
      <w:szCs w:val="18"/>
    </w:rPr>
  </w:style>
  <w:style w:type="paragraph" w:customStyle="1" w:styleId="xl24">
    <w:name w:val="xl24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32"/>
      <w:szCs w:val="32"/>
    </w:rPr>
  </w:style>
  <w:style w:type="paragraph" w:customStyle="1" w:styleId="xl25">
    <w:name w:val="xl2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6">
    <w:name w:val="xl2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7">
    <w:name w:val="xl2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28">
    <w:name w:val="xl28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9">
    <w:name w:val="xl2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30">
    <w:name w:val="xl3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31">
    <w:name w:val="xl31"/>
    <w:basedOn w:val="a1"/>
    <w:uiPriority w:val="99"/>
    <w:rsid w:val="00A12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2"/>
      <w:szCs w:val="22"/>
    </w:rPr>
  </w:style>
  <w:style w:type="paragraph" w:customStyle="1" w:styleId="xl32">
    <w:name w:val="xl32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3">
    <w:name w:val="xl33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4">
    <w:name w:val="xl34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35">
    <w:name w:val="xl3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6">
    <w:name w:val="xl3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37">
    <w:name w:val="xl3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styleId="z-">
    <w:name w:val="HTML Bottom of Form"/>
    <w:basedOn w:val="a1"/>
    <w:next w:val="a1"/>
    <w:link w:val="z-0"/>
    <w:hidden/>
    <w:uiPriority w:val="99"/>
    <w:rsid w:val="00B80950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0">
    <w:name w:val="z-Конец формы Знак"/>
    <w:basedOn w:val="a2"/>
    <w:link w:val="z-"/>
    <w:uiPriority w:val="99"/>
    <w:semiHidden/>
    <w:locked/>
    <w:rsid w:val="00E85277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1"/>
    <w:next w:val="a1"/>
    <w:link w:val="z-2"/>
    <w:hidden/>
    <w:uiPriority w:val="99"/>
    <w:rsid w:val="00B80950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2">
    <w:name w:val="z-Начало формы Знак"/>
    <w:basedOn w:val="a2"/>
    <w:link w:val="z-1"/>
    <w:uiPriority w:val="99"/>
    <w:semiHidden/>
    <w:locked/>
    <w:rsid w:val="00E85277"/>
    <w:rPr>
      <w:rFonts w:ascii="Arial" w:hAnsi="Arial" w:cs="Arial"/>
      <w:vanish/>
      <w:sz w:val="16"/>
      <w:szCs w:val="16"/>
    </w:rPr>
  </w:style>
  <w:style w:type="character" w:styleId="aff7">
    <w:name w:val="FollowedHyperlink"/>
    <w:basedOn w:val="a2"/>
    <w:uiPriority w:val="99"/>
    <w:rsid w:val="0082073C"/>
    <w:rPr>
      <w:rFonts w:cs="Times New Roman"/>
      <w:color w:val="800080"/>
      <w:u w:val="single"/>
    </w:rPr>
  </w:style>
  <w:style w:type="paragraph" w:customStyle="1" w:styleId="xl38">
    <w:name w:val="xl38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39">
    <w:name w:val="xl3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40">
    <w:name w:val="xl4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41">
    <w:name w:val="xl41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42">
    <w:name w:val="xl42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3">
    <w:name w:val="xl43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4">
    <w:name w:val="xl44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5">
    <w:name w:val="xl4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46">
    <w:name w:val="xl4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a1"/>
    <w:uiPriority w:val="99"/>
    <w:rsid w:val="00A12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49">
    <w:name w:val="xl49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0">
    <w:name w:val="xl5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51">
    <w:name w:val="xl51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2">
    <w:name w:val="xl52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3">
    <w:name w:val="xl53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4">
    <w:name w:val="xl54"/>
    <w:basedOn w:val="a1"/>
    <w:uiPriority w:val="99"/>
    <w:rsid w:val="00A12B22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5">
    <w:name w:val="xl55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6">
    <w:name w:val="xl56"/>
    <w:basedOn w:val="a1"/>
    <w:uiPriority w:val="99"/>
    <w:rsid w:val="00A12B22"/>
    <w:pP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7">
    <w:name w:val="xl57"/>
    <w:basedOn w:val="a1"/>
    <w:uiPriority w:val="99"/>
    <w:rsid w:val="00A12B2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8">
    <w:name w:val="xl58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59">
    <w:name w:val="xl5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i/>
      <w:iCs/>
      <w:color w:val="0000FF"/>
      <w:sz w:val="22"/>
      <w:szCs w:val="22"/>
    </w:rPr>
  </w:style>
  <w:style w:type="paragraph" w:customStyle="1" w:styleId="xl60">
    <w:name w:val="xl6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61">
    <w:name w:val="xl61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styleId="32">
    <w:name w:val="Body Text Indent 3"/>
    <w:basedOn w:val="a1"/>
    <w:link w:val="33"/>
    <w:uiPriority w:val="99"/>
    <w:rsid w:val="00CC1E2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locked/>
    <w:rsid w:val="00E85277"/>
    <w:rPr>
      <w:rFonts w:cs="Times New Roman"/>
      <w:sz w:val="16"/>
      <w:szCs w:val="16"/>
    </w:rPr>
  </w:style>
  <w:style w:type="paragraph" w:customStyle="1" w:styleId="xl62">
    <w:name w:val="xl62"/>
    <w:basedOn w:val="a1"/>
    <w:uiPriority w:val="99"/>
    <w:rsid w:val="00D63351"/>
    <w:pP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63">
    <w:name w:val="xl63"/>
    <w:basedOn w:val="a1"/>
    <w:uiPriority w:val="99"/>
    <w:rsid w:val="00D6335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64">
    <w:name w:val="xl64"/>
    <w:basedOn w:val="a1"/>
    <w:uiPriority w:val="99"/>
    <w:rsid w:val="00D633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65">
    <w:name w:val="xl65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i/>
      <w:iCs/>
      <w:color w:val="0000FF"/>
      <w:sz w:val="22"/>
      <w:szCs w:val="22"/>
    </w:rPr>
  </w:style>
  <w:style w:type="paragraph" w:customStyle="1" w:styleId="xl66">
    <w:name w:val="xl66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67">
    <w:name w:val="xl67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customStyle="1" w:styleId="xl68">
    <w:name w:val="xl68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71">
    <w:name w:val="xl71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72">
    <w:name w:val="xl72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73">
    <w:name w:val="xl73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styleId="aff8">
    <w:name w:val="Body Text First Indent"/>
    <w:basedOn w:val="af6"/>
    <w:link w:val="aff9"/>
    <w:uiPriority w:val="99"/>
    <w:rsid w:val="00D944EB"/>
    <w:pPr>
      <w:spacing w:after="120" w:line="360" w:lineRule="auto"/>
      <w:ind w:firstLine="210"/>
    </w:pPr>
    <w:rPr>
      <w:sz w:val="24"/>
    </w:rPr>
  </w:style>
  <w:style w:type="character" w:customStyle="1" w:styleId="aff9">
    <w:name w:val="Красная строка Знак"/>
    <w:basedOn w:val="af7"/>
    <w:link w:val="aff8"/>
    <w:uiPriority w:val="99"/>
    <w:semiHidden/>
    <w:locked/>
    <w:rsid w:val="00E85277"/>
    <w:rPr>
      <w:rFonts w:cs="Times New Roman"/>
      <w:sz w:val="20"/>
      <w:szCs w:val="20"/>
    </w:rPr>
  </w:style>
  <w:style w:type="character" w:customStyle="1" w:styleId="14">
    <w:name w:val="Штамп Знак1"/>
    <w:basedOn w:val="a2"/>
    <w:link w:val="af3"/>
    <w:locked/>
    <w:rsid w:val="00485D37"/>
    <w:rPr>
      <w:sz w:val="16"/>
      <w:lang w:val="ru-RU" w:eastAsia="ru-RU" w:bidi="ar-SA"/>
    </w:rPr>
  </w:style>
  <w:style w:type="paragraph" w:customStyle="1" w:styleId="affa">
    <w:name w:val="Стиль Красная строка + По центру"/>
    <w:basedOn w:val="aff8"/>
    <w:uiPriority w:val="99"/>
    <w:rsid w:val="00D944EB"/>
    <w:pPr>
      <w:spacing w:after="0"/>
      <w:jc w:val="center"/>
    </w:pPr>
    <w:rPr>
      <w:sz w:val="28"/>
    </w:rPr>
  </w:style>
  <w:style w:type="table" w:styleId="affb">
    <w:name w:val="Table Grid"/>
    <w:basedOn w:val="a3"/>
    <w:uiPriority w:val="99"/>
    <w:rsid w:val="00913F31"/>
    <w:pPr>
      <w:spacing w:line="360" w:lineRule="auto"/>
      <w:ind w:firstLine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Стиль Красная строка + 11 пт После:  0 пт Междустр.интервал:  оди..."/>
    <w:basedOn w:val="aff8"/>
    <w:uiPriority w:val="99"/>
    <w:rsid w:val="00D944EB"/>
    <w:pPr>
      <w:spacing w:after="0" w:line="240" w:lineRule="auto"/>
      <w:ind w:firstLine="0"/>
    </w:pPr>
    <w:rPr>
      <w:sz w:val="22"/>
    </w:rPr>
  </w:style>
  <w:style w:type="paragraph" w:customStyle="1" w:styleId="1100">
    <w:name w:val="Стиль Стиль Красная строка + 11 пт После:  0 пт Междустр.интервал: ..."/>
    <w:basedOn w:val="110"/>
    <w:uiPriority w:val="99"/>
    <w:rsid w:val="00D944EB"/>
    <w:pPr>
      <w:jc w:val="center"/>
    </w:pPr>
    <w:rPr>
      <w:sz w:val="24"/>
    </w:rPr>
  </w:style>
  <w:style w:type="paragraph" w:customStyle="1" w:styleId="1">
    <w:name w:val="Маркированный список 1"/>
    <w:basedOn w:val="a1"/>
    <w:uiPriority w:val="99"/>
    <w:rsid w:val="00A17CF6"/>
    <w:pPr>
      <w:numPr>
        <w:numId w:val="21"/>
      </w:numPr>
      <w:spacing w:line="240" w:lineRule="auto"/>
      <w:jc w:val="left"/>
    </w:pPr>
    <w:rPr>
      <w:rFonts w:ascii="ISOCPEUR" w:hAnsi="ISOCPEUR"/>
      <w:szCs w:val="24"/>
    </w:rPr>
  </w:style>
  <w:style w:type="paragraph" w:styleId="affc">
    <w:name w:val="Body Text Indent"/>
    <w:aliases w:val="Основной текст 1,Основной текст лево,Основной текст лево1,Iniiaiie oaeno 1,Body Text 2"/>
    <w:basedOn w:val="a1"/>
    <w:link w:val="affd"/>
    <w:rsid w:val="000549A4"/>
    <w:pPr>
      <w:spacing w:after="120"/>
      <w:ind w:left="283"/>
    </w:pPr>
  </w:style>
  <w:style w:type="character" w:customStyle="1" w:styleId="affd">
    <w:name w:val="Основной текст с отступом Знак"/>
    <w:aliases w:val="Основной текст 1 Знак1,Основной текст лево Знак1,Основной текст лево1 Знак1,Iniiaiie oaeno 1 Знак1,Body Text 2 Знак1"/>
    <w:basedOn w:val="a2"/>
    <w:link w:val="affc"/>
    <w:uiPriority w:val="99"/>
    <w:semiHidden/>
    <w:locked/>
    <w:rsid w:val="00E85277"/>
    <w:rPr>
      <w:rFonts w:cs="Times New Roman"/>
      <w:sz w:val="20"/>
      <w:szCs w:val="20"/>
    </w:rPr>
  </w:style>
  <w:style w:type="paragraph" w:styleId="affe">
    <w:name w:val="Normal (Web)"/>
    <w:basedOn w:val="a1"/>
    <w:uiPriority w:val="99"/>
    <w:rsid w:val="009B0810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</w:rPr>
  </w:style>
  <w:style w:type="character" w:customStyle="1" w:styleId="17">
    <w:name w:val="Знак Знак1"/>
    <w:basedOn w:val="a2"/>
    <w:uiPriority w:val="99"/>
    <w:rsid w:val="009844CC"/>
    <w:rPr>
      <w:rFonts w:cs="Times New Roman"/>
      <w:bCs/>
      <w:sz w:val="24"/>
      <w:lang w:val="ru-RU" w:eastAsia="ru-RU" w:bidi="ar-SA"/>
    </w:rPr>
  </w:style>
  <w:style w:type="character" w:customStyle="1" w:styleId="34">
    <w:name w:val="Знак Знак3"/>
    <w:basedOn w:val="a2"/>
    <w:uiPriority w:val="99"/>
    <w:rsid w:val="009844CC"/>
    <w:rPr>
      <w:rFonts w:cs="Arial"/>
      <w:b/>
      <w:sz w:val="24"/>
      <w:lang w:val="ru-RU" w:eastAsia="ru-RU" w:bidi="ar-SA"/>
    </w:rPr>
  </w:style>
  <w:style w:type="character" w:customStyle="1" w:styleId="22">
    <w:name w:val="Знак Знак2"/>
    <w:basedOn w:val="a2"/>
    <w:uiPriority w:val="99"/>
    <w:rsid w:val="009844CC"/>
    <w:rPr>
      <w:rFonts w:cs="Times New Roman"/>
      <w:b/>
      <w:bCs/>
      <w:sz w:val="24"/>
      <w:lang w:val="ru-RU" w:eastAsia="ru-RU" w:bidi="ar-SA"/>
    </w:rPr>
  </w:style>
  <w:style w:type="character" w:customStyle="1" w:styleId="42">
    <w:name w:val="Знак Знак4"/>
    <w:basedOn w:val="a2"/>
    <w:uiPriority w:val="99"/>
    <w:rsid w:val="009844CC"/>
    <w:rPr>
      <w:rFonts w:cs="Arial"/>
      <w:b/>
      <w:iCs/>
      <w:caps/>
      <w:sz w:val="24"/>
      <w:lang w:val="ru-RU" w:eastAsia="ru-RU" w:bidi="ar-SA"/>
    </w:rPr>
  </w:style>
  <w:style w:type="paragraph" w:styleId="afff">
    <w:name w:val="Balloon Text"/>
    <w:basedOn w:val="a1"/>
    <w:link w:val="afff0"/>
    <w:uiPriority w:val="99"/>
    <w:rsid w:val="009844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2"/>
    <w:link w:val="afff"/>
    <w:uiPriority w:val="99"/>
    <w:locked/>
    <w:rsid w:val="009844C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5">
    <w:name w:val="МаркированныйТочка Знак"/>
    <w:basedOn w:val="a2"/>
    <w:link w:val="af4"/>
    <w:locked/>
    <w:rsid w:val="00384724"/>
    <w:rPr>
      <w:rFonts w:cs="Times New Roman"/>
      <w:sz w:val="20"/>
      <w:szCs w:val="20"/>
    </w:rPr>
  </w:style>
  <w:style w:type="character" w:styleId="afff1">
    <w:name w:val="Strong"/>
    <w:basedOn w:val="a2"/>
    <w:uiPriority w:val="99"/>
    <w:qFormat/>
    <w:rsid w:val="002425BB"/>
    <w:rPr>
      <w:rFonts w:cs="Times New Roman"/>
      <w:b/>
      <w:bCs/>
    </w:rPr>
  </w:style>
  <w:style w:type="paragraph" w:styleId="afff2">
    <w:name w:val="List Paragraph"/>
    <w:basedOn w:val="a1"/>
    <w:uiPriority w:val="99"/>
    <w:qFormat/>
    <w:rsid w:val="000B2F73"/>
    <w:pPr>
      <w:ind w:left="708"/>
    </w:pPr>
  </w:style>
  <w:style w:type="character" w:customStyle="1" w:styleId="af1">
    <w:name w:val="Приложение Знак Знак"/>
    <w:basedOn w:val="a2"/>
    <w:link w:val="af0"/>
    <w:uiPriority w:val="99"/>
    <w:locked/>
    <w:rsid w:val="0019114B"/>
    <w:rPr>
      <w:rFonts w:cs="Times New Roman"/>
      <w:b/>
      <w:bCs/>
      <w:sz w:val="24"/>
      <w:szCs w:val="24"/>
    </w:rPr>
  </w:style>
  <w:style w:type="character" w:customStyle="1" w:styleId="111">
    <w:name w:val="Знак Знак11"/>
    <w:basedOn w:val="a2"/>
    <w:uiPriority w:val="99"/>
    <w:rsid w:val="0019114B"/>
    <w:rPr>
      <w:rFonts w:cs="Times New Roman"/>
      <w:bCs/>
      <w:sz w:val="24"/>
      <w:lang w:val="ru-RU" w:eastAsia="ru-RU" w:bidi="ar-SA"/>
    </w:rPr>
  </w:style>
  <w:style w:type="character" w:customStyle="1" w:styleId="310">
    <w:name w:val="Знак Знак31"/>
    <w:basedOn w:val="a2"/>
    <w:uiPriority w:val="99"/>
    <w:rsid w:val="0019114B"/>
    <w:rPr>
      <w:rFonts w:cs="Arial"/>
      <w:b/>
      <w:sz w:val="24"/>
      <w:lang w:val="ru-RU" w:eastAsia="ru-RU" w:bidi="ar-SA"/>
    </w:rPr>
  </w:style>
  <w:style w:type="character" w:customStyle="1" w:styleId="210">
    <w:name w:val="Знак Знак21"/>
    <w:basedOn w:val="a2"/>
    <w:uiPriority w:val="99"/>
    <w:rsid w:val="0019114B"/>
    <w:rPr>
      <w:rFonts w:cs="Times New Roman"/>
      <w:b/>
      <w:bCs/>
      <w:sz w:val="24"/>
      <w:lang w:val="ru-RU" w:eastAsia="ru-RU" w:bidi="ar-SA"/>
    </w:rPr>
  </w:style>
  <w:style w:type="character" w:customStyle="1" w:styleId="410">
    <w:name w:val="Знак Знак41"/>
    <w:basedOn w:val="a2"/>
    <w:uiPriority w:val="99"/>
    <w:rsid w:val="0019114B"/>
    <w:rPr>
      <w:rFonts w:cs="Arial"/>
      <w:b/>
      <w:iCs/>
      <w:caps/>
      <w:sz w:val="24"/>
      <w:lang w:val="ru-RU" w:eastAsia="ru-RU" w:bidi="ar-SA"/>
    </w:rPr>
  </w:style>
  <w:style w:type="character" w:customStyle="1" w:styleId="afff3">
    <w:name w:val="Знак Знак"/>
    <w:basedOn w:val="a2"/>
    <w:uiPriority w:val="99"/>
    <w:rsid w:val="0019114B"/>
    <w:rPr>
      <w:rFonts w:ascii="Tahoma" w:hAnsi="Tahoma" w:cs="Tahoma"/>
      <w:sz w:val="16"/>
      <w:szCs w:val="16"/>
    </w:rPr>
  </w:style>
  <w:style w:type="character" w:customStyle="1" w:styleId="82">
    <w:name w:val="Знак Знак8"/>
    <w:basedOn w:val="a2"/>
    <w:uiPriority w:val="99"/>
    <w:locked/>
    <w:rsid w:val="001840A3"/>
    <w:rPr>
      <w:rFonts w:cs="Arial"/>
      <w:b/>
      <w:iCs/>
      <w:caps/>
      <w:sz w:val="24"/>
      <w:lang w:val="ru-RU" w:eastAsia="ru-RU" w:bidi="ar-SA"/>
    </w:rPr>
  </w:style>
  <w:style w:type="numbering" w:customStyle="1" w:styleId="10">
    <w:name w:val="Текущий список1"/>
    <w:rsid w:val="00246560"/>
    <w:pPr>
      <w:numPr>
        <w:numId w:val="14"/>
      </w:numPr>
    </w:pPr>
  </w:style>
  <w:style w:type="character" w:customStyle="1" w:styleId="18">
    <w:name w:val="Основной текст с отступом Знак1"/>
    <w:aliases w:val="Основной текст 1 Знак,Основной текст с отступом Знак Знак,Основной текст лево Знак,Основной текст лево1 Знак,Iniiaiie oaeno 1 Знак,Body Text 2 Знак"/>
    <w:basedOn w:val="a2"/>
    <w:rsid w:val="00561986"/>
    <w:rPr>
      <w:sz w:val="24"/>
    </w:rPr>
  </w:style>
  <w:style w:type="paragraph" w:styleId="23">
    <w:name w:val="Body Text 2"/>
    <w:basedOn w:val="a1"/>
    <w:link w:val="24"/>
    <w:locked/>
    <w:rsid w:val="00725477"/>
    <w:pPr>
      <w:ind w:firstLine="0"/>
      <w:jc w:val="center"/>
    </w:pPr>
    <w:rPr>
      <w:snapToGrid w:val="0"/>
    </w:rPr>
  </w:style>
  <w:style w:type="character" w:customStyle="1" w:styleId="24">
    <w:name w:val="Основной текст 2 Знак"/>
    <w:basedOn w:val="a2"/>
    <w:link w:val="23"/>
    <w:rsid w:val="00725477"/>
    <w:rPr>
      <w:snapToGrid w:val="0"/>
      <w:sz w:val="24"/>
    </w:rPr>
  </w:style>
  <w:style w:type="paragraph" w:customStyle="1" w:styleId="afff4">
    <w:name w:val="Таблица"/>
    <w:basedOn w:val="a1"/>
    <w:next w:val="a1"/>
    <w:rsid w:val="00725477"/>
    <w:pPr>
      <w:spacing w:line="240" w:lineRule="auto"/>
      <w:ind w:firstLine="0"/>
      <w:jc w:val="center"/>
    </w:pPr>
    <w:rPr>
      <w:rFonts w:ascii="Arial" w:hAnsi="Arial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2">
    <w:name w:val="10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microsoft.com/office/2007/relationships/stylesWithEffects" Target="stylesWithEffects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40;&#1041;&#1054;&#1063;&#1040;&#1071;\0004%20&#1053;-&#1076;%20&#1057;&#1043;&#1055;%20197%20&#1082;&#1084;\&#1055;&#1088;&#1086;&#1077;&#1082;&#1090;\&#1054;&#1055;&#104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26E19-7EB3-418D-B195-93E0FC10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ОПЗ</Template>
  <TotalTime>243</TotalTime>
  <Pages>3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АБК ЛПДС Западный Сургут»</vt:lpstr>
    </vt:vector>
  </TitlesOfParts>
  <Company>ОАО "ТюменГипроТрубоПровод"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АБК ЛПДС Западный Сургут»</dc:title>
  <dc:creator>ADMIN</dc:creator>
  <cp:lastModifiedBy>Sotnikov</cp:lastModifiedBy>
  <cp:revision>18</cp:revision>
  <cp:lastPrinted>2013-07-04T04:17:00Z</cp:lastPrinted>
  <dcterms:created xsi:type="dcterms:W3CDTF">2015-04-01T09:59:00Z</dcterms:created>
  <dcterms:modified xsi:type="dcterms:W3CDTF">2016-04-26T06:45:00Z</dcterms:modified>
</cp:coreProperties>
</file>